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C7C6F" w14:textId="77777777" w:rsidR="007D2962" w:rsidRDefault="007D2962" w:rsidP="00F83189"/>
    <w:p w14:paraId="4B2C7C70" w14:textId="77777777" w:rsidR="007D2962" w:rsidRDefault="007D2962" w:rsidP="00F83189">
      <w:pPr>
        <w:rPr>
          <w:sz w:val="20"/>
          <w:szCs w:val="20"/>
        </w:rPr>
      </w:pPr>
    </w:p>
    <w:p w14:paraId="4B2C7C71" w14:textId="77777777" w:rsidR="007D2962" w:rsidRDefault="007D2962" w:rsidP="00F83189">
      <w:pPr>
        <w:rPr>
          <w:sz w:val="20"/>
          <w:szCs w:val="20"/>
        </w:rPr>
      </w:pPr>
    </w:p>
    <w:p w14:paraId="4B2C7C72" w14:textId="77777777" w:rsidR="007D2962" w:rsidRDefault="007D2962" w:rsidP="00F83189">
      <w:pPr>
        <w:rPr>
          <w:sz w:val="20"/>
          <w:szCs w:val="20"/>
        </w:rPr>
      </w:pPr>
    </w:p>
    <w:p w14:paraId="4B2C7C73" w14:textId="77777777" w:rsidR="007D2962" w:rsidRDefault="007D2962" w:rsidP="00F83189">
      <w:pPr>
        <w:rPr>
          <w:sz w:val="20"/>
          <w:szCs w:val="20"/>
        </w:rPr>
      </w:pPr>
    </w:p>
    <w:p w14:paraId="4B2C7C74" w14:textId="77777777" w:rsidR="007D2962" w:rsidRDefault="007D2962" w:rsidP="00F83189">
      <w:pPr>
        <w:rPr>
          <w:sz w:val="20"/>
          <w:szCs w:val="20"/>
        </w:rPr>
      </w:pPr>
    </w:p>
    <w:p w14:paraId="4B2C7C75" w14:textId="77777777" w:rsidR="007D2962" w:rsidRDefault="007D2962">
      <w:pPr>
        <w:spacing w:line="200" w:lineRule="exact"/>
        <w:rPr>
          <w:sz w:val="20"/>
          <w:szCs w:val="20"/>
        </w:rPr>
      </w:pPr>
    </w:p>
    <w:p w14:paraId="4B2C7C76" w14:textId="77777777" w:rsidR="007D2962" w:rsidRPr="005A7227" w:rsidRDefault="007D2962" w:rsidP="004E048B">
      <w:pPr>
        <w:pStyle w:val="Tittel"/>
        <w:pBdr>
          <w:bottom w:val="single" w:sz="8" w:space="0" w:color="4F81BD" w:themeColor="accent1"/>
        </w:pBdr>
        <w:jc w:val="center"/>
      </w:pPr>
    </w:p>
    <w:p w14:paraId="4B2C7C77" w14:textId="77777777" w:rsidR="007D2962" w:rsidRPr="005A7227" w:rsidRDefault="007D2962" w:rsidP="004E048B">
      <w:pPr>
        <w:pStyle w:val="Tittel"/>
        <w:pBdr>
          <w:bottom w:val="single" w:sz="8" w:space="0" w:color="4F81BD" w:themeColor="accent1"/>
        </w:pBdr>
        <w:jc w:val="center"/>
      </w:pPr>
    </w:p>
    <w:p w14:paraId="4B2C7C7A" w14:textId="2CD21D51" w:rsidR="004E048B" w:rsidRDefault="00951E5E" w:rsidP="004E048B">
      <w:pPr>
        <w:pStyle w:val="Tittel"/>
        <w:pBdr>
          <w:bottom w:val="single" w:sz="8" w:space="0" w:color="4F81BD" w:themeColor="accent1"/>
        </w:pBdr>
        <w:jc w:val="center"/>
      </w:pPr>
      <w:r w:rsidRPr="00951E5E">
        <w:t>Forespørsel 100835 – Demilitarisering av overskuddsmateriell fra Forsvaret</w:t>
      </w:r>
      <w:r w:rsidR="00ED2C89">
        <w:br/>
      </w:r>
    </w:p>
    <w:p w14:paraId="4B2C7C7B" w14:textId="359B171D" w:rsidR="007D2962" w:rsidRDefault="00134311" w:rsidP="004E048B">
      <w:pPr>
        <w:pStyle w:val="Tittel"/>
        <w:pBdr>
          <w:bottom w:val="single" w:sz="8" w:space="0" w:color="4F81BD" w:themeColor="accent1"/>
        </w:pBdr>
        <w:jc w:val="center"/>
      </w:pPr>
      <w:r>
        <w:t>Vedlegg F</w:t>
      </w:r>
      <w:r w:rsidR="00310957">
        <w:br/>
      </w:r>
      <w:r w:rsidR="004E048B">
        <w:br/>
      </w:r>
      <w:r w:rsidR="002827B5">
        <w:t>Administrative bestemmelser</w:t>
      </w:r>
    </w:p>
    <w:p w14:paraId="4B2C7C7C" w14:textId="77777777" w:rsidR="004E048B" w:rsidRPr="004E048B" w:rsidRDefault="004E048B" w:rsidP="004E048B"/>
    <w:p w14:paraId="4B2C7C7D" w14:textId="77777777" w:rsidR="004E048B" w:rsidRPr="004E048B" w:rsidRDefault="004E048B" w:rsidP="004E048B"/>
    <w:p w14:paraId="4B2C7C7E" w14:textId="77777777" w:rsidR="007D2962" w:rsidRPr="001D4296" w:rsidRDefault="007D2962">
      <w:pPr>
        <w:jc w:val="center"/>
        <w:sectPr w:rsidR="007D2962" w:rsidRPr="001D4296" w:rsidSect="00134311">
          <w:headerReference w:type="default" r:id="rId11"/>
          <w:footerReference w:type="default" r:id="rId12"/>
          <w:headerReference w:type="first" r:id="rId13"/>
          <w:type w:val="continuous"/>
          <w:pgSz w:w="12240" w:h="15840"/>
          <w:pgMar w:top="2160" w:right="1300" w:bottom="280" w:left="1300" w:header="709" w:footer="708" w:gutter="0"/>
          <w:pgNumType w:start="1"/>
          <w:cols w:space="708"/>
          <w:titlePg/>
          <w:docGrid w:linePitch="299"/>
        </w:sectPr>
      </w:pPr>
    </w:p>
    <w:p w14:paraId="4B2C7C7F" w14:textId="77777777" w:rsidR="007D2962" w:rsidRDefault="00B162F7" w:rsidP="00067E6B">
      <w:pPr>
        <w:pStyle w:val="Overskrift1"/>
      </w:pPr>
      <w:r>
        <w:lastRenderedPageBreak/>
        <w:t>Kontaktpersoner</w:t>
      </w:r>
    </w:p>
    <w:p w14:paraId="4C1FD679" w14:textId="77777777" w:rsidR="00D826F3" w:rsidRDefault="00D826F3" w:rsidP="00D826F3">
      <w:r w:rsidRPr="002827B5">
        <w:t>Partenes kontaktpersoner fremgår nedenfor. Partene skal gjensidig orientere hverandre skrift</w:t>
      </w:r>
      <w:r>
        <w:t>lig om endring av kontaktperson.</w:t>
      </w:r>
    </w:p>
    <w:p w14:paraId="7C73CCD3" w14:textId="77777777" w:rsidR="00D826F3" w:rsidRDefault="00D826F3" w:rsidP="00D826F3">
      <w:pPr>
        <w:pStyle w:val="Overskrift2"/>
      </w:pPr>
      <w:bookmarkStart w:id="0" w:name="_Toc490211653"/>
      <w:r>
        <w:t>Oppdragsgivers kontaktperson</w:t>
      </w:r>
      <w:bookmarkEnd w:id="0"/>
    </w:p>
    <w:p w14:paraId="0185B7F0" w14:textId="07053A7B" w:rsidR="00D826F3" w:rsidRPr="00310957" w:rsidRDefault="00D826F3" w:rsidP="00D826F3">
      <w:r>
        <w:t xml:space="preserve">Navn: </w:t>
      </w:r>
      <w:r>
        <w:tab/>
      </w:r>
      <w:r>
        <w:tab/>
      </w:r>
      <w:r w:rsidR="00310957" w:rsidRPr="00310957">
        <w:t>Borgenvik, Bjørn Alexander</w:t>
      </w:r>
    </w:p>
    <w:p w14:paraId="01EE1A47" w14:textId="2980439E" w:rsidR="00D826F3" w:rsidRPr="00310957" w:rsidRDefault="00D826F3" w:rsidP="00D826F3">
      <w:r w:rsidRPr="00310957">
        <w:t xml:space="preserve">Stilling/tittel: </w:t>
      </w:r>
      <w:r w:rsidRPr="00310957">
        <w:tab/>
      </w:r>
      <w:r w:rsidR="00310957" w:rsidRPr="00310957">
        <w:t>Førstekonsulent</w:t>
      </w:r>
      <w:r w:rsidR="00CE0269">
        <w:t xml:space="preserve">/ </w:t>
      </w:r>
    </w:p>
    <w:p w14:paraId="2672D017" w14:textId="6DE4E84F" w:rsidR="00D826F3" w:rsidRPr="00310957" w:rsidRDefault="00D826F3" w:rsidP="00D826F3">
      <w:r w:rsidRPr="00310957">
        <w:t xml:space="preserve">Telefon: </w:t>
      </w:r>
      <w:r w:rsidRPr="00310957">
        <w:tab/>
      </w:r>
      <w:r w:rsidR="00310957" w:rsidRPr="00310957">
        <w:t xml:space="preserve">+47 </w:t>
      </w:r>
    </w:p>
    <w:p w14:paraId="11558240" w14:textId="77777777" w:rsidR="00CE0269" w:rsidRDefault="00D826F3" w:rsidP="00CE0269">
      <w:r w:rsidRPr="00310957">
        <w:t xml:space="preserve">E-post: </w:t>
      </w:r>
      <w:r w:rsidRPr="00310957">
        <w:tab/>
      </w:r>
      <w:r w:rsidRPr="00310957">
        <w:tab/>
      </w:r>
      <w:hyperlink r:id="rId14" w:history="1">
        <w:r w:rsidR="00CE0269" w:rsidRPr="0081236B">
          <w:rPr>
            <w:rStyle w:val="Hyperkobling"/>
          </w:rPr>
          <w:t>bborgenvik@mil.no</w:t>
        </w:r>
      </w:hyperlink>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r w:rsidR="00CE0269">
        <w:tab/>
      </w:r>
    </w:p>
    <w:p w14:paraId="4AAED45E" w14:textId="5177D3D4" w:rsidR="00CE0269" w:rsidRPr="00310957" w:rsidRDefault="00CE0269" w:rsidP="00CE0269">
      <w:r>
        <w:t xml:space="preserve">Navn: </w:t>
      </w:r>
      <w:r>
        <w:tab/>
      </w:r>
      <w:r>
        <w:tab/>
      </w:r>
      <w:r w:rsidRPr="00310957">
        <w:t>B</w:t>
      </w:r>
      <w:r>
        <w:t>runborg</w:t>
      </w:r>
      <w:r w:rsidRPr="00310957">
        <w:t xml:space="preserve">, </w:t>
      </w:r>
      <w:r>
        <w:t>Per Morten</w:t>
      </w:r>
    </w:p>
    <w:p w14:paraId="30160778" w14:textId="1DEF7011" w:rsidR="00CE0269" w:rsidRPr="00310957" w:rsidRDefault="00CE0269" w:rsidP="00CE0269">
      <w:r w:rsidRPr="00310957">
        <w:t xml:space="preserve">Stilling/tittel: </w:t>
      </w:r>
      <w:r w:rsidRPr="00310957">
        <w:tab/>
      </w:r>
      <w:r>
        <w:t>Rådgiver</w:t>
      </w:r>
    </w:p>
    <w:p w14:paraId="582960F5" w14:textId="5B3E1AC5" w:rsidR="00CE0269" w:rsidRPr="00310957" w:rsidRDefault="00CE0269" w:rsidP="00CE0269">
      <w:r w:rsidRPr="00310957">
        <w:t xml:space="preserve">Telefon: </w:t>
      </w:r>
      <w:r w:rsidRPr="00310957">
        <w:tab/>
        <w:t>+47</w:t>
      </w:r>
      <w:r>
        <w:t> 934 83 159</w:t>
      </w:r>
    </w:p>
    <w:p w14:paraId="46797317" w14:textId="375B4A5F" w:rsidR="00CE0269" w:rsidRDefault="00CE0269" w:rsidP="00CE0269">
      <w:r w:rsidRPr="00310957">
        <w:t xml:space="preserve">E-post: </w:t>
      </w:r>
      <w:r w:rsidRPr="00310957">
        <w:tab/>
      </w:r>
      <w:r w:rsidRPr="00310957">
        <w:tab/>
      </w:r>
      <w:hyperlink r:id="rId15" w:history="1">
        <w:r w:rsidRPr="0081236B">
          <w:rPr>
            <w:rStyle w:val="Hyperkobling"/>
          </w:rPr>
          <w:t>pmbrunborg@u.mil.no</w:t>
        </w:r>
      </w:hyperlink>
      <w:r>
        <w:t xml:space="preserve"> </w:t>
      </w:r>
    </w:p>
    <w:p w14:paraId="1DA5CD79" w14:textId="61F75E99" w:rsidR="00D826F3" w:rsidRDefault="00CE0269" w:rsidP="00D826F3">
      <w:r>
        <w:tab/>
      </w:r>
      <w:r>
        <w:tab/>
      </w:r>
      <w:r>
        <w:tab/>
      </w:r>
    </w:p>
    <w:p w14:paraId="7CC84E3E" w14:textId="77777777" w:rsidR="00D826F3" w:rsidRDefault="00D826F3" w:rsidP="00D826F3">
      <w:pPr>
        <w:pStyle w:val="Overskrift2"/>
      </w:pPr>
      <w:bookmarkStart w:id="1" w:name="_Toc490211654"/>
      <w:r>
        <w:t>Leverandørens kontaktperson</w:t>
      </w:r>
      <w:bookmarkEnd w:id="1"/>
    </w:p>
    <w:p w14:paraId="2B6E9A52" w14:textId="77777777" w:rsidR="00D826F3" w:rsidRDefault="00D826F3" w:rsidP="00D826F3">
      <w:r>
        <w:t xml:space="preserve">Navn: </w:t>
      </w:r>
      <w:r>
        <w:tab/>
      </w:r>
      <w:r>
        <w:tab/>
      </w:r>
      <w:r w:rsidRPr="002827B5">
        <w:rPr>
          <w:highlight w:val="yellow"/>
        </w:rPr>
        <w:t>[Fyll ut]</w:t>
      </w:r>
    </w:p>
    <w:p w14:paraId="4D230C56" w14:textId="77777777" w:rsidR="00D826F3" w:rsidRDefault="00D826F3" w:rsidP="00D826F3">
      <w:r>
        <w:t xml:space="preserve">Stilling/tittel: </w:t>
      </w:r>
      <w:r>
        <w:tab/>
      </w:r>
      <w:r w:rsidRPr="002827B5">
        <w:rPr>
          <w:highlight w:val="yellow"/>
        </w:rPr>
        <w:t>[Fyll ut]</w:t>
      </w:r>
    </w:p>
    <w:p w14:paraId="549D2332" w14:textId="77777777" w:rsidR="00D826F3" w:rsidRDefault="00D826F3" w:rsidP="00D826F3">
      <w:r>
        <w:t xml:space="preserve">Telefon: </w:t>
      </w:r>
      <w:r>
        <w:tab/>
      </w:r>
      <w:r w:rsidRPr="002827B5">
        <w:rPr>
          <w:highlight w:val="yellow"/>
        </w:rPr>
        <w:t>[Fyll ut]</w:t>
      </w:r>
    </w:p>
    <w:p w14:paraId="2B5C1AD8" w14:textId="77777777" w:rsidR="00D826F3" w:rsidRDefault="00D826F3" w:rsidP="00D826F3">
      <w:r>
        <w:t xml:space="preserve">E-post: </w:t>
      </w:r>
      <w:r>
        <w:tab/>
      </w:r>
      <w:r>
        <w:tab/>
      </w:r>
      <w:r w:rsidRPr="002827B5">
        <w:rPr>
          <w:highlight w:val="yellow"/>
        </w:rPr>
        <w:t>[Fyll ut]</w:t>
      </w:r>
    </w:p>
    <w:p w14:paraId="077E969B" w14:textId="77777777" w:rsidR="00D826F3" w:rsidRDefault="00D826F3" w:rsidP="00D826F3">
      <w:pPr>
        <w:pStyle w:val="Overskrift2"/>
      </w:pPr>
      <w:bookmarkStart w:id="2" w:name="_Toc490211655"/>
      <w:r>
        <w:t>Korrespondanse</w:t>
      </w:r>
      <w:bookmarkEnd w:id="2"/>
    </w:p>
    <w:p w14:paraId="1E646C63" w14:textId="77777777" w:rsidR="00D826F3" w:rsidRDefault="00D826F3" w:rsidP="00D826F3">
      <w:r w:rsidRPr="002827B5">
        <w:t>All k</w:t>
      </w:r>
      <w:r>
        <w:t>orrespondanse vedrørende R</w:t>
      </w:r>
      <w:r w:rsidRPr="002827B5">
        <w:t>ammeavtalen skal merkes med gjeldende kontraktsnummer.</w:t>
      </w:r>
    </w:p>
    <w:p w14:paraId="40C76194" w14:textId="77777777" w:rsidR="00D826F3" w:rsidRDefault="00D826F3" w:rsidP="00D826F3">
      <w:pPr>
        <w:pStyle w:val="Overskrift1"/>
      </w:pPr>
      <w:bookmarkStart w:id="3" w:name="_Toc490211658"/>
      <w:r>
        <w:t>Samhandling og møter</w:t>
      </w:r>
      <w:bookmarkEnd w:id="3"/>
    </w:p>
    <w:p w14:paraId="3BF73D69" w14:textId="77777777" w:rsidR="00D826F3" w:rsidRDefault="00D826F3" w:rsidP="00D826F3">
      <w:r>
        <w:t>Det skal avholdes jevnlige statusmøter med fast agenda. Statusmøter skal som et minimum avholdes hvert kvartal. Møter skal avholdes i Oppdragsgivers lokaler med mindr</w:t>
      </w:r>
      <w:bookmarkStart w:id="4" w:name="_GoBack"/>
      <w:bookmarkEnd w:id="4"/>
      <w:r>
        <w:t>e noe annet er avtalt.</w:t>
      </w:r>
    </w:p>
    <w:p w14:paraId="16FBCC66" w14:textId="77777777" w:rsidR="00D826F3" w:rsidRDefault="00D826F3" w:rsidP="00D826F3"/>
    <w:p w14:paraId="54DD2412" w14:textId="77777777" w:rsidR="00D826F3" w:rsidRDefault="00D826F3" w:rsidP="00D826F3">
      <w:r>
        <w:t>I statusmøtene skal partene gjennomgå:</w:t>
      </w:r>
    </w:p>
    <w:p w14:paraId="42BD9729" w14:textId="77777777" w:rsidR="00D826F3" w:rsidRDefault="00D826F3" w:rsidP="00D826F3"/>
    <w:p w14:paraId="7E5CEAD0" w14:textId="77777777" w:rsidR="00D826F3" w:rsidRDefault="00D826F3" w:rsidP="00D826F3">
      <w:pPr>
        <w:pStyle w:val="Listeavsnitt"/>
        <w:numPr>
          <w:ilvl w:val="0"/>
          <w:numId w:val="4"/>
        </w:numPr>
      </w:pPr>
      <w:r>
        <w:t>Omsetningsutvikling</w:t>
      </w:r>
    </w:p>
    <w:p w14:paraId="4DA9357B" w14:textId="77777777" w:rsidR="00D826F3" w:rsidRDefault="00D826F3" w:rsidP="00D826F3">
      <w:pPr>
        <w:pStyle w:val="Listeavsnitt"/>
        <w:numPr>
          <w:ilvl w:val="0"/>
          <w:numId w:val="4"/>
        </w:numPr>
      </w:pPr>
      <w:r>
        <w:t>Leveringsstatus</w:t>
      </w:r>
    </w:p>
    <w:p w14:paraId="6F759C8D" w14:textId="77777777" w:rsidR="00D826F3" w:rsidRDefault="00D826F3" w:rsidP="00D826F3">
      <w:pPr>
        <w:pStyle w:val="Listeavsnitt"/>
        <w:numPr>
          <w:ilvl w:val="0"/>
          <w:numId w:val="4"/>
        </w:numPr>
      </w:pPr>
      <w:r>
        <w:t>Avviksrapporter</w:t>
      </w:r>
    </w:p>
    <w:p w14:paraId="0E03CA82" w14:textId="77777777" w:rsidR="00D826F3" w:rsidRDefault="00D826F3" w:rsidP="00D826F3">
      <w:pPr>
        <w:pStyle w:val="Listeavsnitt"/>
        <w:numPr>
          <w:ilvl w:val="0"/>
          <w:numId w:val="4"/>
        </w:numPr>
      </w:pPr>
      <w:r>
        <w:t>Evt. andre tilbakemeldinger</w:t>
      </w:r>
    </w:p>
    <w:p w14:paraId="427C8550" w14:textId="77777777" w:rsidR="00D826F3" w:rsidRDefault="00D826F3" w:rsidP="00D826F3"/>
    <w:p w14:paraId="3E132EB8" w14:textId="77777777" w:rsidR="00D826F3" w:rsidRDefault="00D826F3" w:rsidP="00D826F3">
      <w:r>
        <w:t>Oppdragsgiver innkaller skriftlig til møter. Leverandøren kan innkalle dersom Oppdragsgiver ikke innkaller til møter iht. avtalt møtefrekvens. Referat skal skrives av Oppdragsgiver og distribueres innen fem virkedager, slik at Leverandøren kan komme med eventuelle innspill. Gis ikke innspill innen fem virkedager etter oversendelse, er møtereferatet å anse som gjeldende.</w:t>
      </w:r>
    </w:p>
    <w:p w14:paraId="00F42ED3" w14:textId="77777777" w:rsidR="00D826F3" w:rsidRDefault="00D826F3" w:rsidP="00D826F3">
      <w:pPr>
        <w:pStyle w:val="Overskrift1"/>
      </w:pPr>
      <w:bookmarkStart w:id="5" w:name="_Toc490211660"/>
      <w:r>
        <w:lastRenderedPageBreak/>
        <w:t>Underleverandører</w:t>
      </w:r>
      <w:bookmarkEnd w:id="5"/>
    </w:p>
    <w:p w14:paraId="32B5104C" w14:textId="77777777" w:rsidR="00D826F3" w:rsidRDefault="00D826F3" w:rsidP="00D826F3">
      <w:pPr>
        <w:pStyle w:val="Overskrift2"/>
      </w:pPr>
      <w:bookmarkStart w:id="6" w:name="_Toc490211661"/>
      <w:r>
        <w:t>Oversikt</w:t>
      </w:r>
      <w:bookmarkEnd w:id="6"/>
    </w:p>
    <w:p w14:paraId="673EFD90" w14:textId="77777777" w:rsidR="00D826F3" w:rsidRPr="008C4309" w:rsidRDefault="00D826F3" w:rsidP="00D826F3">
      <w:pPr>
        <w:keepNext/>
      </w:pPr>
      <w:r w:rsidRPr="008C4309">
        <w:t>Leverandøren v</w:t>
      </w:r>
      <w:r>
        <w:t>il i gjennomføringen av R</w:t>
      </w:r>
      <w:r w:rsidRPr="008C4309">
        <w:t>ammeavtalen benytte følgende samarbeidspartnere/underleverandører</w:t>
      </w:r>
      <w:r>
        <w:t>:</w:t>
      </w:r>
    </w:p>
    <w:p w14:paraId="76926D5D" w14:textId="77777777" w:rsidR="00D826F3" w:rsidRPr="00895E45" w:rsidRDefault="00D826F3" w:rsidP="00D826F3">
      <w:pPr>
        <w:keepNext/>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8"/>
        <w:gridCol w:w="1842"/>
        <w:gridCol w:w="3402"/>
      </w:tblGrid>
      <w:tr w:rsidR="00D826F3" w14:paraId="4C742970" w14:textId="77777777" w:rsidTr="00F65870">
        <w:trPr>
          <w:trHeight w:val="261"/>
          <w:tblHeader/>
        </w:trPr>
        <w:tc>
          <w:tcPr>
            <w:tcW w:w="3828" w:type="dxa"/>
            <w:tcBorders>
              <w:bottom w:val="single" w:sz="12" w:space="0" w:color="auto"/>
            </w:tcBorders>
            <w:shd w:val="clear" w:color="auto" w:fill="D9D9D9" w:themeFill="background1" w:themeFillShade="D9"/>
          </w:tcPr>
          <w:p w14:paraId="6A7A8E88" w14:textId="77777777" w:rsidR="00D826F3" w:rsidRPr="008C4309" w:rsidRDefault="00D826F3" w:rsidP="00F65870">
            <w:pPr>
              <w:keepNext/>
              <w:rPr>
                <w:rFonts w:cs="Arial"/>
                <w:b/>
                <w:bCs/>
              </w:rPr>
            </w:pPr>
            <w:r>
              <w:rPr>
                <w:rFonts w:cs="Arial"/>
                <w:b/>
                <w:bCs/>
              </w:rPr>
              <w:t>Navn</w:t>
            </w:r>
          </w:p>
        </w:tc>
        <w:tc>
          <w:tcPr>
            <w:tcW w:w="1842" w:type="dxa"/>
            <w:tcBorders>
              <w:bottom w:val="single" w:sz="12" w:space="0" w:color="auto"/>
            </w:tcBorders>
            <w:shd w:val="clear" w:color="auto" w:fill="D9D9D9" w:themeFill="background1" w:themeFillShade="D9"/>
          </w:tcPr>
          <w:p w14:paraId="7ABADA15" w14:textId="77777777" w:rsidR="00D826F3" w:rsidRPr="008C4309" w:rsidRDefault="00D826F3" w:rsidP="00F65870">
            <w:pPr>
              <w:keepNext/>
              <w:rPr>
                <w:rFonts w:cs="Arial"/>
                <w:b/>
                <w:bCs/>
              </w:rPr>
            </w:pPr>
            <w:r>
              <w:rPr>
                <w:rFonts w:cs="Arial"/>
                <w:b/>
                <w:bCs/>
              </w:rPr>
              <w:t>Organisasjonsnr.</w:t>
            </w:r>
          </w:p>
        </w:tc>
        <w:tc>
          <w:tcPr>
            <w:tcW w:w="3402" w:type="dxa"/>
            <w:tcBorders>
              <w:bottom w:val="single" w:sz="12" w:space="0" w:color="auto"/>
            </w:tcBorders>
            <w:shd w:val="clear" w:color="auto" w:fill="D9D9D9" w:themeFill="background1" w:themeFillShade="D9"/>
          </w:tcPr>
          <w:p w14:paraId="6D4D604C" w14:textId="77777777" w:rsidR="00D826F3" w:rsidRPr="008C4309" w:rsidRDefault="00D826F3" w:rsidP="00F65870">
            <w:pPr>
              <w:keepNext/>
              <w:rPr>
                <w:rFonts w:cs="Arial"/>
                <w:b/>
                <w:bCs/>
              </w:rPr>
            </w:pPr>
            <w:r>
              <w:rPr>
                <w:rFonts w:cs="Arial"/>
                <w:b/>
                <w:bCs/>
              </w:rPr>
              <w:t>Leveranseområde</w:t>
            </w:r>
          </w:p>
        </w:tc>
      </w:tr>
      <w:tr w:rsidR="00D826F3" w14:paraId="1AAC89D4" w14:textId="77777777" w:rsidTr="00F65870">
        <w:trPr>
          <w:trHeight w:val="251"/>
        </w:trPr>
        <w:tc>
          <w:tcPr>
            <w:tcW w:w="3828" w:type="dxa"/>
            <w:tcBorders>
              <w:top w:val="nil"/>
            </w:tcBorders>
          </w:tcPr>
          <w:p w14:paraId="1F6681D6" w14:textId="77777777" w:rsidR="00D826F3" w:rsidRPr="008C4309" w:rsidRDefault="00D826F3" w:rsidP="00F65870"/>
        </w:tc>
        <w:tc>
          <w:tcPr>
            <w:tcW w:w="1842" w:type="dxa"/>
            <w:tcBorders>
              <w:top w:val="nil"/>
            </w:tcBorders>
          </w:tcPr>
          <w:p w14:paraId="3A8FA18B" w14:textId="77777777" w:rsidR="00D826F3" w:rsidRPr="008C4309" w:rsidRDefault="00D826F3" w:rsidP="00F65870"/>
        </w:tc>
        <w:tc>
          <w:tcPr>
            <w:tcW w:w="3402" w:type="dxa"/>
            <w:tcBorders>
              <w:top w:val="nil"/>
            </w:tcBorders>
          </w:tcPr>
          <w:p w14:paraId="3335312E" w14:textId="77777777" w:rsidR="00D826F3" w:rsidRPr="008C4309" w:rsidRDefault="00D826F3" w:rsidP="00F65870"/>
        </w:tc>
      </w:tr>
      <w:tr w:rsidR="00D826F3" w14:paraId="2B049E53" w14:textId="77777777" w:rsidTr="00F65870">
        <w:trPr>
          <w:trHeight w:val="261"/>
        </w:trPr>
        <w:tc>
          <w:tcPr>
            <w:tcW w:w="3828" w:type="dxa"/>
            <w:tcBorders>
              <w:top w:val="nil"/>
            </w:tcBorders>
          </w:tcPr>
          <w:p w14:paraId="683054DE" w14:textId="77777777" w:rsidR="00D826F3" w:rsidRPr="008C4309" w:rsidRDefault="00D826F3" w:rsidP="00F65870"/>
        </w:tc>
        <w:tc>
          <w:tcPr>
            <w:tcW w:w="1842" w:type="dxa"/>
            <w:tcBorders>
              <w:top w:val="nil"/>
            </w:tcBorders>
          </w:tcPr>
          <w:p w14:paraId="2134B419" w14:textId="77777777" w:rsidR="00D826F3" w:rsidRPr="008C4309" w:rsidRDefault="00D826F3" w:rsidP="00F65870"/>
        </w:tc>
        <w:tc>
          <w:tcPr>
            <w:tcW w:w="3402" w:type="dxa"/>
            <w:tcBorders>
              <w:top w:val="nil"/>
            </w:tcBorders>
          </w:tcPr>
          <w:p w14:paraId="7DEDE8B0" w14:textId="77777777" w:rsidR="00D826F3" w:rsidRPr="008C4309" w:rsidRDefault="00D826F3" w:rsidP="00F65870"/>
        </w:tc>
      </w:tr>
      <w:tr w:rsidR="00D826F3" w14:paraId="30F9DAC0" w14:textId="77777777" w:rsidTr="00F65870">
        <w:trPr>
          <w:trHeight w:val="251"/>
        </w:trPr>
        <w:tc>
          <w:tcPr>
            <w:tcW w:w="3828" w:type="dxa"/>
          </w:tcPr>
          <w:p w14:paraId="6B3AAFB0" w14:textId="77777777" w:rsidR="00D826F3" w:rsidRPr="008C4309" w:rsidRDefault="00D826F3" w:rsidP="00F65870"/>
        </w:tc>
        <w:tc>
          <w:tcPr>
            <w:tcW w:w="1842" w:type="dxa"/>
          </w:tcPr>
          <w:p w14:paraId="4572F576" w14:textId="77777777" w:rsidR="00D826F3" w:rsidRPr="008C4309" w:rsidRDefault="00D826F3" w:rsidP="00F65870"/>
        </w:tc>
        <w:tc>
          <w:tcPr>
            <w:tcW w:w="3402" w:type="dxa"/>
          </w:tcPr>
          <w:p w14:paraId="663F99BD" w14:textId="77777777" w:rsidR="00D826F3" w:rsidRPr="008C4309" w:rsidRDefault="00D826F3" w:rsidP="00F65870"/>
        </w:tc>
      </w:tr>
    </w:tbl>
    <w:p w14:paraId="7C49D196" w14:textId="77777777" w:rsidR="00D826F3" w:rsidRDefault="00D826F3" w:rsidP="00D826F3">
      <w:pPr>
        <w:pStyle w:val="Overskrift2"/>
      </w:pPr>
      <w:bookmarkStart w:id="7" w:name="_Toc490211662"/>
      <w:r>
        <w:t>Navn og kontaktopplysninger</w:t>
      </w:r>
      <w:bookmarkEnd w:id="7"/>
    </w:p>
    <w:p w14:paraId="36FA5F87" w14:textId="77777777" w:rsidR="00D826F3" w:rsidRDefault="00D826F3" w:rsidP="00D826F3">
      <w:pPr>
        <w:keepNext/>
      </w:pPr>
      <w:r>
        <w:t>Navn og kontaktopplysninger til</w:t>
      </w:r>
      <w:r w:rsidRPr="008C4309">
        <w:t xml:space="preserve"> den enkelte samarbeidspartner/underleverandør </w:t>
      </w:r>
      <w:r>
        <w:t>fremgår</w:t>
      </w:r>
      <w:r w:rsidRPr="008C4309">
        <w:t xml:space="preserve"> nedenfor</w:t>
      </w:r>
      <w:r>
        <w:t>.</w:t>
      </w:r>
    </w:p>
    <w:p w14:paraId="3E2F976F" w14:textId="77777777" w:rsidR="00D826F3" w:rsidRDefault="00D826F3" w:rsidP="00D826F3">
      <w:pPr>
        <w:keepNext/>
      </w:pPr>
    </w:p>
    <w:tbl>
      <w:tblPr>
        <w:tblStyle w:val="Tabellrutenett"/>
        <w:tblW w:w="0" w:type="auto"/>
        <w:tblInd w:w="108" w:type="dxa"/>
        <w:tblLook w:val="04A0" w:firstRow="1" w:lastRow="0" w:firstColumn="1" w:lastColumn="0" w:noHBand="0" w:noVBand="1"/>
      </w:tblPr>
      <w:tblGrid>
        <w:gridCol w:w="1843"/>
        <w:gridCol w:w="7229"/>
      </w:tblGrid>
      <w:tr w:rsidR="00D826F3" w14:paraId="6F3FE1CC" w14:textId="77777777" w:rsidTr="00F65870">
        <w:tc>
          <w:tcPr>
            <w:tcW w:w="1843" w:type="dxa"/>
            <w:shd w:val="clear" w:color="auto" w:fill="D9D9D9" w:themeFill="background1" w:themeFillShade="D9"/>
          </w:tcPr>
          <w:p w14:paraId="42D14B8D" w14:textId="77777777" w:rsidR="00D826F3" w:rsidRPr="00426B42" w:rsidRDefault="00D826F3" w:rsidP="00F65870">
            <w:pPr>
              <w:keepNext/>
              <w:rPr>
                <w:b/>
              </w:rPr>
            </w:pPr>
            <w:r w:rsidRPr="00426B42">
              <w:rPr>
                <w:b/>
              </w:rPr>
              <w:t>Navn</w:t>
            </w:r>
          </w:p>
        </w:tc>
        <w:tc>
          <w:tcPr>
            <w:tcW w:w="7229" w:type="dxa"/>
          </w:tcPr>
          <w:p w14:paraId="724C2BF9" w14:textId="77777777" w:rsidR="00D826F3" w:rsidRDefault="00D826F3" w:rsidP="00F65870">
            <w:pPr>
              <w:keepNext/>
            </w:pPr>
          </w:p>
        </w:tc>
      </w:tr>
      <w:tr w:rsidR="00D826F3" w14:paraId="07D0DC44" w14:textId="77777777" w:rsidTr="00F65870">
        <w:tc>
          <w:tcPr>
            <w:tcW w:w="1843" w:type="dxa"/>
            <w:shd w:val="clear" w:color="auto" w:fill="D9D9D9" w:themeFill="background1" w:themeFillShade="D9"/>
          </w:tcPr>
          <w:p w14:paraId="00C62FFF" w14:textId="77777777" w:rsidR="00D826F3" w:rsidRPr="00426B42" w:rsidRDefault="00D826F3" w:rsidP="00F65870">
            <w:pPr>
              <w:keepNext/>
              <w:rPr>
                <w:b/>
              </w:rPr>
            </w:pPr>
            <w:r w:rsidRPr="00426B42">
              <w:rPr>
                <w:b/>
              </w:rPr>
              <w:t>Kontaktperson</w:t>
            </w:r>
          </w:p>
        </w:tc>
        <w:tc>
          <w:tcPr>
            <w:tcW w:w="7229" w:type="dxa"/>
          </w:tcPr>
          <w:p w14:paraId="4E2BF7DE" w14:textId="77777777" w:rsidR="00D826F3" w:rsidRDefault="00D826F3" w:rsidP="00F65870">
            <w:pPr>
              <w:keepNext/>
            </w:pPr>
          </w:p>
        </w:tc>
      </w:tr>
      <w:tr w:rsidR="00D826F3" w14:paraId="274F03E4" w14:textId="77777777" w:rsidTr="00F65870">
        <w:tc>
          <w:tcPr>
            <w:tcW w:w="1843" w:type="dxa"/>
            <w:shd w:val="clear" w:color="auto" w:fill="D9D9D9" w:themeFill="background1" w:themeFillShade="D9"/>
          </w:tcPr>
          <w:p w14:paraId="729EC8C2" w14:textId="77777777" w:rsidR="00D826F3" w:rsidRPr="00426B42" w:rsidRDefault="00D826F3" w:rsidP="00F65870">
            <w:pPr>
              <w:keepNext/>
              <w:rPr>
                <w:b/>
              </w:rPr>
            </w:pPr>
            <w:r w:rsidRPr="00426B42">
              <w:rPr>
                <w:b/>
              </w:rPr>
              <w:t>Telefon</w:t>
            </w:r>
          </w:p>
        </w:tc>
        <w:tc>
          <w:tcPr>
            <w:tcW w:w="7229" w:type="dxa"/>
          </w:tcPr>
          <w:p w14:paraId="5088B32F" w14:textId="77777777" w:rsidR="00D826F3" w:rsidRDefault="00D826F3" w:rsidP="00F65870">
            <w:pPr>
              <w:keepNext/>
            </w:pPr>
          </w:p>
        </w:tc>
      </w:tr>
      <w:tr w:rsidR="00D826F3" w14:paraId="4C48E80E" w14:textId="77777777" w:rsidTr="00F65870">
        <w:tc>
          <w:tcPr>
            <w:tcW w:w="1843" w:type="dxa"/>
            <w:shd w:val="clear" w:color="auto" w:fill="D9D9D9" w:themeFill="background1" w:themeFillShade="D9"/>
          </w:tcPr>
          <w:p w14:paraId="1D55184C" w14:textId="77777777" w:rsidR="00D826F3" w:rsidRPr="00426B42" w:rsidRDefault="00D826F3" w:rsidP="00F65870">
            <w:pPr>
              <w:rPr>
                <w:b/>
              </w:rPr>
            </w:pPr>
            <w:r w:rsidRPr="00426B42">
              <w:rPr>
                <w:b/>
              </w:rPr>
              <w:t>E-post</w:t>
            </w:r>
          </w:p>
        </w:tc>
        <w:tc>
          <w:tcPr>
            <w:tcW w:w="7229" w:type="dxa"/>
          </w:tcPr>
          <w:p w14:paraId="6491E69C" w14:textId="77777777" w:rsidR="00D826F3" w:rsidRDefault="00D826F3" w:rsidP="00F65870"/>
        </w:tc>
      </w:tr>
    </w:tbl>
    <w:p w14:paraId="23FB44D1" w14:textId="77777777" w:rsidR="00D826F3" w:rsidRDefault="00D826F3" w:rsidP="00D826F3"/>
    <w:tbl>
      <w:tblPr>
        <w:tblStyle w:val="Tabellrutenett"/>
        <w:tblW w:w="0" w:type="auto"/>
        <w:tblInd w:w="108" w:type="dxa"/>
        <w:tblLook w:val="04A0" w:firstRow="1" w:lastRow="0" w:firstColumn="1" w:lastColumn="0" w:noHBand="0" w:noVBand="1"/>
      </w:tblPr>
      <w:tblGrid>
        <w:gridCol w:w="1843"/>
        <w:gridCol w:w="7229"/>
      </w:tblGrid>
      <w:tr w:rsidR="00D826F3" w14:paraId="30CEE512" w14:textId="77777777" w:rsidTr="00F65870">
        <w:tc>
          <w:tcPr>
            <w:tcW w:w="1843" w:type="dxa"/>
            <w:shd w:val="clear" w:color="auto" w:fill="D9D9D9" w:themeFill="background1" w:themeFillShade="D9"/>
          </w:tcPr>
          <w:p w14:paraId="798BD6B2" w14:textId="77777777" w:rsidR="00D826F3" w:rsidRPr="00426B42" w:rsidRDefault="00D826F3" w:rsidP="00F65870">
            <w:pPr>
              <w:keepNext/>
              <w:rPr>
                <w:b/>
              </w:rPr>
            </w:pPr>
            <w:r w:rsidRPr="00426B42">
              <w:rPr>
                <w:b/>
              </w:rPr>
              <w:t>Navn</w:t>
            </w:r>
          </w:p>
        </w:tc>
        <w:tc>
          <w:tcPr>
            <w:tcW w:w="7229" w:type="dxa"/>
          </w:tcPr>
          <w:p w14:paraId="04B86387" w14:textId="77777777" w:rsidR="00D826F3" w:rsidRDefault="00D826F3" w:rsidP="00F65870">
            <w:pPr>
              <w:keepNext/>
            </w:pPr>
          </w:p>
        </w:tc>
      </w:tr>
      <w:tr w:rsidR="00D826F3" w14:paraId="425CBDFB" w14:textId="77777777" w:rsidTr="00F65870">
        <w:tc>
          <w:tcPr>
            <w:tcW w:w="1843" w:type="dxa"/>
            <w:shd w:val="clear" w:color="auto" w:fill="D9D9D9" w:themeFill="background1" w:themeFillShade="D9"/>
          </w:tcPr>
          <w:p w14:paraId="0C36B1C5" w14:textId="77777777" w:rsidR="00D826F3" w:rsidRPr="00426B42" w:rsidRDefault="00D826F3" w:rsidP="00F65870">
            <w:pPr>
              <w:keepNext/>
              <w:rPr>
                <w:b/>
              </w:rPr>
            </w:pPr>
            <w:r w:rsidRPr="00426B42">
              <w:rPr>
                <w:b/>
              </w:rPr>
              <w:t>Kontaktperson</w:t>
            </w:r>
          </w:p>
        </w:tc>
        <w:tc>
          <w:tcPr>
            <w:tcW w:w="7229" w:type="dxa"/>
          </w:tcPr>
          <w:p w14:paraId="294E77F5" w14:textId="77777777" w:rsidR="00D826F3" w:rsidRDefault="00D826F3" w:rsidP="00F65870">
            <w:pPr>
              <w:keepNext/>
            </w:pPr>
          </w:p>
        </w:tc>
      </w:tr>
      <w:tr w:rsidR="00D826F3" w14:paraId="6220014E" w14:textId="77777777" w:rsidTr="00F65870">
        <w:tc>
          <w:tcPr>
            <w:tcW w:w="1843" w:type="dxa"/>
            <w:shd w:val="clear" w:color="auto" w:fill="D9D9D9" w:themeFill="background1" w:themeFillShade="D9"/>
          </w:tcPr>
          <w:p w14:paraId="7AF12710" w14:textId="77777777" w:rsidR="00D826F3" w:rsidRPr="00426B42" w:rsidRDefault="00D826F3" w:rsidP="00F65870">
            <w:pPr>
              <w:keepNext/>
              <w:rPr>
                <w:b/>
              </w:rPr>
            </w:pPr>
            <w:r w:rsidRPr="00426B42">
              <w:rPr>
                <w:b/>
              </w:rPr>
              <w:t>Telefon</w:t>
            </w:r>
          </w:p>
        </w:tc>
        <w:tc>
          <w:tcPr>
            <w:tcW w:w="7229" w:type="dxa"/>
          </w:tcPr>
          <w:p w14:paraId="10748BB3" w14:textId="77777777" w:rsidR="00D826F3" w:rsidRDefault="00D826F3" w:rsidP="00F65870">
            <w:pPr>
              <w:keepNext/>
            </w:pPr>
          </w:p>
        </w:tc>
      </w:tr>
      <w:tr w:rsidR="00D826F3" w14:paraId="21BB93C5" w14:textId="77777777" w:rsidTr="00F65870">
        <w:tc>
          <w:tcPr>
            <w:tcW w:w="1843" w:type="dxa"/>
            <w:shd w:val="clear" w:color="auto" w:fill="D9D9D9" w:themeFill="background1" w:themeFillShade="D9"/>
          </w:tcPr>
          <w:p w14:paraId="00DEFEC8" w14:textId="77777777" w:rsidR="00D826F3" w:rsidRPr="00426B42" w:rsidRDefault="00D826F3" w:rsidP="00F65870">
            <w:pPr>
              <w:rPr>
                <w:b/>
              </w:rPr>
            </w:pPr>
            <w:r w:rsidRPr="00426B42">
              <w:rPr>
                <w:b/>
              </w:rPr>
              <w:t>E-post</w:t>
            </w:r>
          </w:p>
        </w:tc>
        <w:tc>
          <w:tcPr>
            <w:tcW w:w="7229" w:type="dxa"/>
          </w:tcPr>
          <w:p w14:paraId="05E0F249" w14:textId="77777777" w:rsidR="00D826F3" w:rsidRDefault="00D826F3" w:rsidP="00F65870"/>
        </w:tc>
      </w:tr>
    </w:tbl>
    <w:p w14:paraId="3420A2DA" w14:textId="77777777" w:rsidR="00D826F3" w:rsidRDefault="00D826F3" w:rsidP="00D826F3"/>
    <w:tbl>
      <w:tblPr>
        <w:tblStyle w:val="Tabellrutenett"/>
        <w:tblW w:w="0" w:type="auto"/>
        <w:tblInd w:w="108" w:type="dxa"/>
        <w:tblLook w:val="04A0" w:firstRow="1" w:lastRow="0" w:firstColumn="1" w:lastColumn="0" w:noHBand="0" w:noVBand="1"/>
      </w:tblPr>
      <w:tblGrid>
        <w:gridCol w:w="1843"/>
        <w:gridCol w:w="7229"/>
      </w:tblGrid>
      <w:tr w:rsidR="00D826F3" w14:paraId="0097B376" w14:textId="77777777" w:rsidTr="00F65870">
        <w:tc>
          <w:tcPr>
            <w:tcW w:w="1843" w:type="dxa"/>
            <w:shd w:val="clear" w:color="auto" w:fill="D9D9D9" w:themeFill="background1" w:themeFillShade="D9"/>
          </w:tcPr>
          <w:p w14:paraId="631462D1" w14:textId="77777777" w:rsidR="00D826F3" w:rsidRPr="00426B42" w:rsidRDefault="00D826F3" w:rsidP="00F65870">
            <w:pPr>
              <w:keepNext/>
              <w:rPr>
                <w:b/>
              </w:rPr>
            </w:pPr>
            <w:r w:rsidRPr="00426B42">
              <w:rPr>
                <w:b/>
              </w:rPr>
              <w:t>Navn</w:t>
            </w:r>
          </w:p>
        </w:tc>
        <w:tc>
          <w:tcPr>
            <w:tcW w:w="7229" w:type="dxa"/>
          </w:tcPr>
          <w:p w14:paraId="201FD76A" w14:textId="77777777" w:rsidR="00D826F3" w:rsidRDefault="00D826F3" w:rsidP="00F65870">
            <w:pPr>
              <w:keepNext/>
            </w:pPr>
          </w:p>
        </w:tc>
      </w:tr>
      <w:tr w:rsidR="00D826F3" w14:paraId="77F2F2AD" w14:textId="77777777" w:rsidTr="00F65870">
        <w:tc>
          <w:tcPr>
            <w:tcW w:w="1843" w:type="dxa"/>
            <w:shd w:val="clear" w:color="auto" w:fill="D9D9D9" w:themeFill="background1" w:themeFillShade="D9"/>
          </w:tcPr>
          <w:p w14:paraId="56CC60F3" w14:textId="77777777" w:rsidR="00D826F3" w:rsidRPr="00426B42" w:rsidRDefault="00D826F3" w:rsidP="00F65870">
            <w:pPr>
              <w:keepNext/>
              <w:rPr>
                <w:b/>
              </w:rPr>
            </w:pPr>
            <w:r w:rsidRPr="00426B42">
              <w:rPr>
                <w:b/>
              </w:rPr>
              <w:t>Kontaktperson</w:t>
            </w:r>
          </w:p>
        </w:tc>
        <w:tc>
          <w:tcPr>
            <w:tcW w:w="7229" w:type="dxa"/>
          </w:tcPr>
          <w:p w14:paraId="79B03520" w14:textId="77777777" w:rsidR="00D826F3" w:rsidRDefault="00D826F3" w:rsidP="00F65870">
            <w:pPr>
              <w:keepNext/>
            </w:pPr>
          </w:p>
        </w:tc>
      </w:tr>
      <w:tr w:rsidR="00D826F3" w14:paraId="13A7A4D9" w14:textId="77777777" w:rsidTr="00F65870">
        <w:tc>
          <w:tcPr>
            <w:tcW w:w="1843" w:type="dxa"/>
            <w:shd w:val="clear" w:color="auto" w:fill="D9D9D9" w:themeFill="background1" w:themeFillShade="D9"/>
          </w:tcPr>
          <w:p w14:paraId="3E54BFD3" w14:textId="77777777" w:rsidR="00D826F3" w:rsidRPr="00426B42" w:rsidRDefault="00D826F3" w:rsidP="00F65870">
            <w:pPr>
              <w:keepNext/>
              <w:rPr>
                <w:b/>
              </w:rPr>
            </w:pPr>
            <w:r w:rsidRPr="00426B42">
              <w:rPr>
                <w:b/>
              </w:rPr>
              <w:t>Telefon</w:t>
            </w:r>
          </w:p>
        </w:tc>
        <w:tc>
          <w:tcPr>
            <w:tcW w:w="7229" w:type="dxa"/>
          </w:tcPr>
          <w:p w14:paraId="544FC78F" w14:textId="77777777" w:rsidR="00D826F3" w:rsidRDefault="00D826F3" w:rsidP="00F65870">
            <w:pPr>
              <w:keepNext/>
            </w:pPr>
          </w:p>
        </w:tc>
      </w:tr>
      <w:tr w:rsidR="00D826F3" w14:paraId="32766A6A" w14:textId="77777777" w:rsidTr="00F65870">
        <w:tc>
          <w:tcPr>
            <w:tcW w:w="1843" w:type="dxa"/>
            <w:shd w:val="clear" w:color="auto" w:fill="D9D9D9" w:themeFill="background1" w:themeFillShade="D9"/>
          </w:tcPr>
          <w:p w14:paraId="216BE1E4" w14:textId="77777777" w:rsidR="00D826F3" w:rsidRPr="00426B42" w:rsidRDefault="00D826F3" w:rsidP="00F65870">
            <w:pPr>
              <w:rPr>
                <w:b/>
              </w:rPr>
            </w:pPr>
            <w:r w:rsidRPr="00426B42">
              <w:rPr>
                <w:b/>
              </w:rPr>
              <w:t>E-post</w:t>
            </w:r>
          </w:p>
        </w:tc>
        <w:tc>
          <w:tcPr>
            <w:tcW w:w="7229" w:type="dxa"/>
          </w:tcPr>
          <w:p w14:paraId="42C59F20" w14:textId="77777777" w:rsidR="00D826F3" w:rsidRDefault="00D826F3" w:rsidP="00F65870"/>
        </w:tc>
      </w:tr>
    </w:tbl>
    <w:p w14:paraId="03DD2B8B" w14:textId="77777777" w:rsidR="00D826F3" w:rsidRDefault="00D826F3" w:rsidP="00D826F3"/>
    <w:p w14:paraId="56DC2E77" w14:textId="77777777" w:rsidR="00D826F3" w:rsidRDefault="00D826F3" w:rsidP="00D826F3"/>
    <w:p w14:paraId="57EF6332" w14:textId="77777777" w:rsidR="00D826F3" w:rsidRDefault="00D826F3" w:rsidP="00D826F3">
      <w:pPr>
        <w:pStyle w:val="Overskrift1"/>
      </w:pPr>
      <w:r>
        <w:t xml:space="preserve">Leverandørens bankforbindelse </w:t>
      </w:r>
    </w:p>
    <w:p w14:paraId="15BD5872" w14:textId="77777777" w:rsidR="00D826F3" w:rsidRDefault="00D826F3" w:rsidP="00D826F3"/>
    <w:p w14:paraId="1BF6DABE" w14:textId="77777777" w:rsidR="00D826F3" w:rsidRDefault="00D826F3" w:rsidP="00D826F3">
      <w:r>
        <w:t xml:space="preserve">Leverandørens bankforbindelse fremgår nedenfor. </w:t>
      </w:r>
    </w:p>
    <w:p w14:paraId="68326FE1" w14:textId="77777777" w:rsidR="00D826F3" w:rsidRPr="008B2B15" w:rsidRDefault="00D826F3" w:rsidP="00D826F3"/>
    <w:tbl>
      <w:tblPr>
        <w:tblStyle w:val="Tabellrutenett"/>
        <w:tblW w:w="0" w:type="auto"/>
        <w:tblInd w:w="108" w:type="dxa"/>
        <w:tblLook w:val="04A0" w:firstRow="1" w:lastRow="0" w:firstColumn="1" w:lastColumn="0" w:noHBand="0" w:noVBand="1"/>
      </w:tblPr>
      <w:tblGrid>
        <w:gridCol w:w="1843"/>
        <w:gridCol w:w="7229"/>
      </w:tblGrid>
      <w:tr w:rsidR="00D826F3" w:rsidRPr="008B2B15" w14:paraId="19A5C338" w14:textId="77777777" w:rsidTr="00F65870">
        <w:tc>
          <w:tcPr>
            <w:tcW w:w="1843" w:type="dxa"/>
            <w:shd w:val="clear" w:color="auto" w:fill="D9D9D9" w:themeFill="background1" w:themeFillShade="D9"/>
          </w:tcPr>
          <w:p w14:paraId="71FB082A" w14:textId="77777777" w:rsidR="00D826F3" w:rsidRPr="008B2B15" w:rsidRDefault="00D826F3" w:rsidP="00F65870">
            <w:pPr>
              <w:rPr>
                <w:b/>
              </w:rPr>
            </w:pPr>
            <w:r>
              <w:rPr>
                <w:b/>
              </w:rPr>
              <w:t>Bankens navn</w:t>
            </w:r>
          </w:p>
        </w:tc>
        <w:tc>
          <w:tcPr>
            <w:tcW w:w="7229" w:type="dxa"/>
          </w:tcPr>
          <w:p w14:paraId="46753602" w14:textId="77777777" w:rsidR="00D826F3" w:rsidRPr="008B2B15" w:rsidRDefault="00D826F3" w:rsidP="00F65870"/>
        </w:tc>
      </w:tr>
      <w:tr w:rsidR="00D826F3" w:rsidRPr="008B2B15" w14:paraId="6C20B6C8" w14:textId="77777777" w:rsidTr="00F65870">
        <w:tc>
          <w:tcPr>
            <w:tcW w:w="1843" w:type="dxa"/>
            <w:shd w:val="clear" w:color="auto" w:fill="D9D9D9" w:themeFill="background1" w:themeFillShade="D9"/>
          </w:tcPr>
          <w:p w14:paraId="073F02AE" w14:textId="77777777" w:rsidR="00D826F3" w:rsidRPr="008B2B15" w:rsidRDefault="00D826F3" w:rsidP="00F65870">
            <w:pPr>
              <w:rPr>
                <w:b/>
              </w:rPr>
            </w:pPr>
            <w:r>
              <w:rPr>
                <w:b/>
              </w:rPr>
              <w:t>Bankens adresse</w:t>
            </w:r>
          </w:p>
        </w:tc>
        <w:tc>
          <w:tcPr>
            <w:tcW w:w="7229" w:type="dxa"/>
          </w:tcPr>
          <w:p w14:paraId="17567DB1" w14:textId="77777777" w:rsidR="00D826F3" w:rsidRPr="008B2B15" w:rsidRDefault="00D826F3" w:rsidP="00F65870"/>
        </w:tc>
      </w:tr>
      <w:tr w:rsidR="00D826F3" w:rsidRPr="008B2B15" w14:paraId="609B677F" w14:textId="77777777" w:rsidTr="00F65870">
        <w:tc>
          <w:tcPr>
            <w:tcW w:w="1843" w:type="dxa"/>
            <w:shd w:val="clear" w:color="auto" w:fill="D9D9D9" w:themeFill="background1" w:themeFillShade="D9"/>
          </w:tcPr>
          <w:p w14:paraId="3E10FB6F" w14:textId="77777777" w:rsidR="00D826F3" w:rsidRPr="008B2B15" w:rsidRDefault="00D826F3" w:rsidP="00F65870">
            <w:pPr>
              <w:rPr>
                <w:b/>
              </w:rPr>
            </w:pPr>
            <w:r>
              <w:rPr>
                <w:b/>
              </w:rPr>
              <w:t>IBAN</w:t>
            </w:r>
          </w:p>
        </w:tc>
        <w:tc>
          <w:tcPr>
            <w:tcW w:w="7229" w:type="dxa"/>
          </w:tcPr>
          <w:p w14:paraId="2C8AB701" w14:textId="77777777" w:rsidR="00D826F3" w:rsidRPr="008B2B15" w:rsidRDefault="00D826F3" w:rsidP="00F65870"/>
        </w:tc>
      </w:tr>
      <w:tr w:rsidR="00D826F3" w:rsidRPr="008B2B15" w14:paraId="49ECDE4A" w14:textId="77777777" w:rsidTr="00F65870">
        <w:tc>
          <w:tcPr>
            <w:tcW w:w="1843" w:type="dxa"/>
            <w:shd w:val="clear" w:color="auto" w:fill="D9D9D9" w:themeFill="background1" w:themeFillShade="D9"/>
          </w:tcPr>
          <w:p w14:paraId="44DE4D93" w14:textId="77777777" w:rsidR="00D826F3" w:rsidRPr="008B2B15" w:rsidRDefault="00D826F3" w:rsidP="00F65870">
            <w:pPr>
              <w:rPr>
                <w:b/>
              </w:rPr>
            </w:pPr>
            <w:r>
              <w:rPr>
                <w:b/>
              </w:rPr>
              <w:t>BIC/SWIFT</w:t>
            </w:r>
          </w:p>
        </w:tc>
        <w:tc>
          <w:tcPr>
            <w:tcW w:w="7229" w:type="dxa"/>
          </w:tcPr>
          <w:p w14:paraId="1F52E376" w14:textId="77777777" w:rsidR="00D826F3" w:rsidRPr="008B2B15" w:rsidRDefault="00D826F3" w:rsidP="00F65870"/>
        </w:tc>
      </w:tr>
    </w:tbl>
    <w:p w14:paraId="1F188E1B" w14:textId="77777777" w:rsidR="00D826F3" w:rsidRPr="008B2B15" w:rsidRDefault="00D826F3" w:rsidP="00D826F3"/>
    <w:p w14:paraId="4B2C7CE2" w14:textId="77777777" w:rsidR="00426B42" w:rsidRPr="00426B42" w:rsidRDefault="00426B42" w:rsidP="00D826F3"/>
    <w:sectPr w:rsidR="00426B42" w:rsidRPr="00426B42" w:rsidSect="00C8093F">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C7CE7" w14:textId="77777777" w:rsidR="00B119E2" w:rsidRDefault="00B119E2">
      <w:r>
        <w:separator/>
      </w:r>
    </w:p>
    <w:p w14:paraId="4B2C7CE8" w14:textId="77777777" w:rsidR="00B119E2" w:rsidRDefault="00B119E2"/>
  </w:endnote>
  <w:endnote w:type="continuationSeparator" w:id="0">
    <w:p w14:paraId="4B2C7CE9" w14:textId="77777777" w:rsidR="00B119E2" w:rsidRDefault="00B119E2">
      <w:r>
        <w:continuationSeparator/>
      </w:r>
    </w:p>
    <w:p w14:paraId="4B2C7CEA" w14:textId="77777777" w:rsidR="00B119E2" w:rsidRDefault="00B11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panose1 w:val="02000603030000020004"/>
    <w:charset w:val="00"/>
    <w:family w:val="auto"/>
    <w:pitch w:val="variable"/>
    <w:sig w:usb0="A0000027" w:usb1="00000040" w:usb2="00000000" w:usb3="00000000" w:csb0="00000111" w:csb1="00000000"/>
  </w:font>
  <w:font w:name="Myriad Pro">
    <w:panose1 w:val="020B0503030403020204"/>
    <w:charset w:val="00"/>
    <w:family w:val="swiss"/>
    <w:notTrueType/>
    <w:pitch w:val="variable"/>
    <w:sig w:usb0="A00002AF" w:usb1="5000204B" w:usb2="00000000" w:usb3="00000000" w:csb0="0000019F" w:csb1="00000000"/>
  </w:font>
  <w:font w:name="FORSVARET-Bold">
    <w:panose1 w:val="02000803020000020004"/>
    <w:charset w:val="00"/>
    <w:family w:val="auto"/>
    <w:pitch w:val="variable"/>
    <w:sig w:usb0="A0000027" w:usb1="00000040" w:usb2="00000000" w:usb3="00000000" w:csb0="0000011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4808539"/>
      <w:docPartObj>
        <w:docPartGallery w:val="Page Numbers (Bottom of Page)"/>
        <w:docPartUnique/>
      </w:docPartObj>
    </w:sdtPr>
    <w:sdtEndPr/>
    <w:sdtContent>
      <w:sdt>
        <w:sdtPr>
          <w:id w:val="860082579"/>
          <w:docPartObj>
            <w:docPartGallery w:val="Page Numbers (Top of Page)"/>
            <w:docPartUnique/>
          </w:docPartObj>
        </w:sdtPr>
        <w:sdtEndPr/>
        <w:sdtContent>
          <w:p w14:paraId="4B2C7CF9" w14:textId="2908D8C3" w:rsidR="00B119E2" w:rsidRDefault="00B119E2">
            <w:pPr>
              <w:pStyle w:val="Bunntekst"/>
              <w:jc w:val="right"/>
            </w:pPr>
            <w:r w:rsidRPr="00134311">
              <w:rPr>
                <w:bCs/>
              </w:rPr>
              <w:fldChar w:fldCharType="begin"/>
            </w:r>
            <w:r w:rsidRPr="00134311">
              <w:rPr>
                <w:bCs/>
              </w:rPr>
              <w:instrText>PAGE</w:instrText>
            </w:r>
            <w:r w:rsidRPr="00134311">
              <w:rPr>
                <w:bCs/>
              </w:rPr>
              <w:fldChar w:fldCharType="separate"/>
            </w:r>
            <w:r w:rsidR="00CE0269">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sidR="00CE0269">
              <w:rPr>
                <w:bCs/>
                <w:noProof/>
              </w:rPr>
              <w:t>3</w:t>
            </w:r>
            <w:r w:rsidRPr="00134311">
              <w:rPr>
                <w:bCs/>
              </w:rPr>
              <w:fldChar w:fldCharType="end"/>
            </w:r>
          </w:p>
        </w:sdtContent>
      </w:sdt>
    </w:sdtContent>
  </w:sdt>
  <w:p w14:paraId="4B2C7CFA" w14:textId="77777777" w:rsidR="00B119E2" w:rsidRDefault="00B119E2">
    <w:pPr>
      <w:pStyle w:val="Bunn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2C7CE3" w14:textId="77777777" w:rsidR="00B119E2" w:rsidRDefault="00B119E2">
      <w:r>
        <w:separator/>
      </w:r>
    </w:p>
    <w:p w14:paraId="4B2C7CE4" w14:textId="77777777" w:rsidR="00B119E2" w:rsidRDefault="00B119E2"/>
  </w:footnote>
  <w:footnote w:type="continuationSeparator" w:id="0">
    <w:p w14:paraId="4B2C7CE5" w14:textId="77777777" w:rsidR="00B119E2" w:rsidRDefault="00B119E2">
      <w:r>
        <w:continuationSeparator/>
      </w:r>
    </w:p>
    <w:p w14:paraId="4B2C7CE6" w14:textId="77777777" w:rsidR="00B119E2" w:rsidRDefault="00B119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4B2C13" w:rsidRPr="00FE4DAD" w14:paraId="4B2C7CEE" w14:textId="77777777" w:rsidTr="004A32CE">
      <w:trPr>
        <w:trHeight w:val="240"/>
      </w:trPr>
      <w:tc>
        <w:tcPr>
          <w:tcW w:w="972" w:type="dxa"/>
          <w:vMerge w:val="restart"/>
        </w:tcPr>
        <w:p w14:paraId="4B2C7CEB" w14:textId="6CEEB638" w:rsidR="004B2C13" w:rsidRPr="00FE4DAD" w:rsidRDefault="004B2C13" w:rsidP="00F005F9">
          <w:pPr>
            <w:spacing w:line="228" w:lineRule="auto"/>
            <w:ind w:left="-6"/>
          </w:pPr>
          <w:r w:rsidRPr="00224CC1">
            <w:rPr>
              <w:rFonts w:ascii="Myriad Pro" w:hAnsi="Myriad Pro"/>
              <w:noProof/>
              <w:lang w:eastAsia="nb-NO"/>
            </w:rPr>
            <w:drawing>
              <wp:inline distT="0" distB="0" distL="0" distR="0" wp14:anchorId="1CD16FF7" wp14:editId="29C126AE">
                <wp:extent cx="431956" cy="712466"/>
                <wp:effectExtent l="0" t="0" r="635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8" w:type="dxa"/>
          <w:vMerge w:val="restart"/>
        </w:tcPr>
        <w:p w14:paraId="4B2C7CEC" w14:textId="77777777" w:rsidR="004B2C13" w:rsidRPr="00FE4DAD" w:rsidRDefault="004B2C13" w:rsidP="00F005F9"/>
      </w:tc>
      <w:tc>
        <w:tcPr>
          <w:tcW w:w="8309" w:type="dxa"/>
        </w:tcPr>
        <w:p w14:paraId="4B2C7CED" w14:textId="77777777" w:rsidR="004B2C13" w:rsidRPr="00FE4DAD" w:rsidRDefault="004B2C13" w:rsidP="00F005F9">
          <w:pPr>
            <w:pStyle w:val="Avdelingstittel"/>
            <w:rPr>
              <w:lang w:val="en-US"/>
            </w:rPr>
          </w:pPr>
        </w:p>
      </w:tc>
    </w:tr>
    <w:tr w:rsidR="004B2C13" w:rsidRPr="00CF7153" w14:paraId="4B2C7CF2" w14:textId="77777777" w:rsidTr="004A32CE">
      <w:trPr>
        <w:trHeight w:val="282"/>
      </w:trPr>
      <w:tc>
        <w:tcPr>
          <w:tcW w:w="972" w:type="dxa"/>
          <w:vMerge/>
        </w:tcPr>
        <w:p w14:paraId="4B2C7CEF" w14:textId="77777777" w:rsidR="004B2C13" w:rsidRPr="00FE4DAD" w:rsidRDefault="004B2C13" w:rsidP="00F005F9">
          <w:pPr>
            <w:ind w:left="-6"/>
          </w:pPr>
        </w:p>
      </w:tc>
      <w:tc>
        <w:tcPr>
          <w:tcW w:w="178" w:type="dxa"/>
          <w:vMerge/>
        </w:tcPr>
        <w:p w14:paraId="4B2C7CF0" w14:textId="77777777" w:rsidR="004B2C13" w:rsidRPr="00FE4DAD" w:rsidRDefault="004B2C13" w:rsidP="00F005F9"/>
      </w:tc>
      <w:tc>
        <w:tcPr>
          <w:tcW w:w="8309" w:type="dxa"/>
        </w:tcPr>
        <w:p w14:paraId="4B2C7CF1" w14:textId="79FEDFF0" w:rsidR="004B2C13" w:rsidRPr="00CF7153" w:rsidRDefault="004B2C13" w:rsidP="00F005F9">
          <w:pPr>
            <w:spacing w:line="175" w:lineRule="auto"/>
            <w:rPr>
              <w:rFonts w:ascii="FORSVARET-Bold" w:hAnsi="FORSVARET-Bold"/>
              <w:b/>
              <w:spacing w:val="-10"/>
              <w:sz w:val="26"/>
            </w:rPr>
          </w:pPr>
          <w:r>
            <w:rPr>
              <w:rStyle w:val="Boktittel"/>
            </w:rPr>
            <w:t>FORSVARSMATERIELL</w:t>
          </w:r>
        </w:p>
      </w:tc>
    </w:tr>
    <w:tr w:rsidR="004B2C13" w:rsidRPr="00AB2BE9" w14:paraId="4B2C7CF7" w14:textId="77777777" w:rsidTr="004A32CE">
      <w:trPr>
        <w:trHeight w:val="421"/>
      </w:trPr>
      <w:tc>
        <w:tcPr>
          <w:tcW w:w="972" w:type="dxa"/>
          <w:vMerge/>
          <w:tcBorders>
            <w:bottom w:val="nil"/>
          </w:tcBorders>
        </w:tcPr>
        <w:p w14:paraId="4B2C7CF3" w14:textId="77777777" w:rsidR="004B2C13" w:rsidRPr="00FE4DAD" w:rsidRDefault="004B2C13" w:rsidP="00F005F9">
          <w:pPr>
            <w:ind w:left="-6"/>
          </w:pPr>
        </w:p>
      </w:tc>
      <w:tc>
        <w:tcPr>
          <w:tcW w:w="178" w:type="dxa"/>
          <w:vMerge/>
          <w:tcBorders>
            <w:bottom w:val="nil"/>
          </w:tcBorders>
        </w:tcPr>
        <w:p w14:paraId="4B2C7CF4" w14:textId="77777777" w:rsidR="004B2C13" w:rsidRPr="00FE4DAD" w:rsidRDefault="004B2C13" w:rsidP="00F005F9"/>
      </w:tc>
      <w:tc>
        <w:tcPr>
          <w:tcW w:w="8309" w:type="dxa"/>
          <w:tcBorders>
            <w:bottom w:val="single" w:sz="4" w:space="0" w:color="auto"/>
          </w:tcBorders>
        </w:tcPr>
        <w:p w14:paraId="00CE6AB1" w14:textId="1C712F34" w:rsidR="00FA2A76" w:rsidRDefault="00FA2A76" w:rsidP="00FA2A76">
          <w:pPr>
            <w:pStyle w:val="Avdelingstittel"/>
          </w:pPr>
          <w:r w:rsidRPr="001548F3">
            <w:t>Forespørsel 10083</w:t>
          </w:r>
          <w:r>
            <w:t>5</w:t>
          </w:r>
          <w:r w:rsidRPr="001548F3">
            <w:t xml:space="preserve"> – </w:t>
          </w:r>
          <w:r>
            <w:t xml:space="preserve">Demilitarisering av </w:t>
          </w:r>
          <w:r w:rsidRPr="00FA2A76">
            <w:t>overskuddsmateriell fra Forsvaret -</w:t>
          </w:r>
        </w:p>
        <w:p w14:paraId="09DFB2A4" w14:textId="77777777" w:rsidR="00FA2A76" w:rsidRDefault="00FA2A76" w:rsidP="00FA2A76">
          <w:pPr>
            <w:pStyle w:val="Avdelingstittel"/>
          </w:pPr>
          <w:r>
            <w:t>Vedlegg F Administrative bestemmelser</w:t>
          </w:r>
        </w:p>
        <w:p w14:paraId="4B2C7CF6" w14:textId="5CE2B88A" w:rsidR="004B2C13" w:rsidRPr="00AB2BE9" w:rsidRDefault="004B2C13" w:rsidP="00F6551E">
          <w:pPr>
            <w:pStyle w:val="Avdelingstittel"/>
            <w:jc w:val="right"/>
          </w:pPr>
        </w:p>
      </w:tc>
    </w:tr>
  </w:tbl>
  <w:p w14:paraId="2BC7DA8C" w14:textId="7D43B49F" w:rsidR="004A32CE" w:rsidRDefault="004A32CE" w:rsidP="004A32CE">
    <w:pPr>
      <w:spacing w:line="200" w:lineRule="exact"/>
      <w:rPr>
        <w:sz w:val="20"/>
        <w:szCs w:val="20"/>
      </w:rPr>
    </w:pPr>
  </w:p>
  <w:p w14:paraId="4B2C7CF8" w14:textId="77777777" w:rsidR="00B119E2" w:rsidRDefault="00B119E2" w:rsidP="00C8093F">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06" w:type="pct"/>
      <w:tblCellMar>
        <w:left w:w="0" w:type="dxa"/>
        <w:right w:w="0" w:type="dxa"/>
      </w:tblCellMar>
      <w:tblLook w:val="04A0" w:firstRow="1" w:lastRow="0" w:firstColumn="1" w:lastColumn="0" w:noHBand="0" w:noVBand="1"/>
    </w:tblPr>
    <w:tblGrid>
      <w:gridCol w:w="972"/>
      <w:gridCol w:w="178"/>
      <w:gridCol w:w="8309"/>
    </w:tblGrid>
    <w:tr w:rsidR="002D6D0D" w:rsidRPr="00FE4DAD" w14:paraId="4B2C7CFE" w14:textId="77777777" w:rsidTr="00CB5BB1">
      <w:trPr>
        <w:trHeight w:val="240"/>
      </w:trPr>
      <w:tc>
        <w:tcPr>
          <w:tcW w:w="972" w:type="dxa"/>
          <w:vMerge w:val="restart"/>
        </w:tcPr>
        <w:p w14:paraId="4B2C7CFB" w14:textId="3FCB234F" w:rsidR="002D6D0D" w:rsidRPr="00FE4DAD" w:rsidRDefault="002D6D0D" w:rsidP="007101CE">
          <w:pPr>
            <w:spacing w:line="228" w:lineRule="auto"/>
            <w:ind w:left="-6"/>
          </w:pPr>
          <w:r w:rsidRPr="00224CC1">
            <w:rPr>
              <w:rFonts w:ascii="Myriad Pro" w:hAnsi="Myriad Pro"/>
              <w:noProof/>
              <w:lang w:eastAsia="nb-NO"/>
            </w:rPr>
            <w:drawing>
              <wp:inline distT="0" distB="0" distL="0" distR="0" wp14:anchorId="6F165BB2" wp14:editId="47C8BF3D">
                <wp:extent cx="431956" cy="712466"/>
                <wp:effectExtent l="0" t="0" r="635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8673" t="21175" r="37404" b="39412"/>
                        <a:stretch/>
                      </pic:blipFill>
                      <pic:spPr bwMode="auto">
                        <a:xfrm>
                          <a:off x="0" y="0"/>
                          <a:ext cx="438421" cy="723129"/>
                        </a:xfrm>
                        <a:prstGeom prst="rect">
                          <a:avLst/>
                        </a:prstGeom>
                        <a:noFill/>
                        <a:ln>
                          <a:noFill/>
                        </a:ln>
                        <a:effectLst/>
                        <a:extLst/>
                      </pic:spPr>
                    </pic:pic>
                  </a:graphicData>
                </a:graphic>
              </wp:inline>
            </w:drawing>
          </w:r>
        </w:p>
      </w:tc>
      <w:tc>
        <w:tcPr>
          <w:tcW w:w="178" w:type="dxa"/>
          <w:vMerge w:val="restart"/>
        </w:tcPr>
        <w:p w14:paraId="4B2C7CFC" w14:textId="77777777" w:rsidR="002D6D0D" w:rsidRPr="00FE4DAD" w:rsidRDefault="002D6D0D" w:rsidP="007101CE"/>
      </w:tc>
      <w:tc>
        <w:tcPr>
          <w:tcW w:w="8309" w:type="dxa"/>
        </w:tcPr>
        <w:p w14:paraId="4B2C7CFD" w14:textId="77777777" w:rsidR="002D6D0D" w:rsidRPr="00FE4DAD" w:rsidRDefault="002D6D0D" w:rsidP="007101CE">
          <w:pPr>
            <w:pStyle w:val="Avdelingstittel"/>
            <w:rPr>
              <w:lang w:val="en-US"/>
            </w:rPr>
          </w:pPr>
        </w:p>
      </w:tc>
    </w:tr>
    <w:tr w:rsidR="002D6D0D" w:rsidRPr="00CF7153" w14:paraId="4B2C7D02" w14:textId="77777777" w:rsidTr="00CB5BB1">
      <w:trPr>
        <w:trHeight w:val="282"/>
      </w:trPr>
      <w:tc>
        <w:tcPr>
          <w:tcW w:w="972" w:type="dxa"/>
          <w:vMerge/>
        </w:tcPr>
        <w:p w14:paraId="4B2C7CFF" w14:textId="77777777" w:rsidR="002D6D0D" w:rsidRPr="00FE4DAD" w:rsidRDefault="002D6D0D" w:rsidP="007101CE">
          <w:pPr>
            <w:ind w:left="-6"/>
          </w:pPr>
        </w:p>
      </w:tc>
      <w:tc>
        <w:tcPr>
          <w:tcW w:w="178" w:type="dxa"/>
          <w:vMerge/>
        </w:tcPr>
        <w:p w14:paraId="4B2C7D00" w14:textId="77777777" w:rsidR="002D6D0D" w:rsidRPr="00FE4DAD" w:rsidRDefault="002D6D0D" w:rsidP="007101CE"/>
      </w:tc>
      <w:tc>
        <w:tcPr>
          <w:tcW w:w="8309" w:type="dxa"/>
        </w:tcPr>
        <w:p w14:paraId="4B2C7D01" w14:textId="48259142" w:rsidR="002D6D0D" w:rsidRPr="00CF7153" w:rsidRDefault="002D6D0D" w:rsidP="007101CE">
          <w:pPr>
            <w:spacing w:line="175" w:lineRule="auto"/>
            <w:rPr>
              <w:rFonts w:ascii="FORSVARET-Bold" w:hAnsi="FORSVARET-Bold"/>
              <w:b/>
              <w:spacing w:val="-10"/>
              <w:sz w:val="26"/>
            </w:rPr>
          </w:pPr>
          <w:r>
            <w:rPr>
              <w:rStyle w:val="Boktittel"/>
            </w:rPr>
            <w:t>FORSVARSMATERIELL</w:t>
          </w:r>
        </w:p>
      </w:tc>
    </w:tr>
    <w:tr w:rsidR="002D6D0D" w:rsidRPr="00AB2BE9" w14:paraId="4B2C7D07" w14:textId="77777777" w:rsidTr="00CB5BB1">
      <w:trPr>
        <w:trHeight w:val="421"/>
      </w:trPr>
      <w:tc>
        <w:tcPr>
          <w:tcW w:w="972" w:type="dxa"/>
          <w:vMerge/>
          <w:tcBorders>
            <w:bottom w:val="nil"/>
          </w:tcBorders>
        </w:tcPr>
        <w:p w14:paraId="4B2C7D03" w14:textId="77777777" w:rsidR="002D6D0D" w:rsidRPr="00FE4DAD" w:rsidRDefault="002D6D0D" w:rsidP="007101CE">
          <w:pPr>
            <w:ind w:left="-6"/>
          </w:pPr>
        </w:p>
      </w:tc>
      <w:tc>
        <w:tcPr>
          <w:tcW w:w="178" w:type="dxa"/>
          <w:vMerge/>
          <w:tcBorders>
            <w:bottom w:val="nil"/>
          </w:tcBorders>
        </w:tcPr>
        <w:p w14:paraId="4B2C7D04" w14:textId="77777777" w:rsidR="002D6D0D" w:rsidRPr="00FE4DAD" w:rsidRDefault="002D6D0D" w:rsidP="007101CE"/>
      </w:tc>
      <w:tc>
        <w:tcPr>
          <w:tcW w:w="8309" w:type="dxa"/>
          <w:tcBorders>
            <w:bottom w:val="single" w:sz="4" w:space="0" w:color="auto"/>
          </w:tcBorders>
        </w:tcPr>
        <w:p w14:paraId="5FDE26E3" w14:textId="6C93A304" w:rsidR="00246653" w:rsidRDefault="007449B5" w:rsidP="006A7135">
          <w:pPr>
            <w:pStyle w:val="Avdelingstittel"/>
          </w:pPr>
          <w:r>
            <w:br/>
          </w:r>
          <w:r w:rsidR="00951E5E" w:rsidRPr="001548F3">
            <w:t>Forespørsel 10083</w:t>
          </w:r>
          <w:r w:rsidR="00951E5E">
            <w:t>5</w:t>
          </w:r>
          <w:r w:rsidR="00951E5E" w:rsidRPr="001548F3">
            <w:t xml:space="preserve"> – </w:t>
          </w:r>
          <w:r w:rsidR="00951E5E">
            <w:t xml:space="preserve">Demilitarisering av </w:t>
          </w:r>
          <w:r w:rsidR="00951E5E" w:rsidRPr="001548F3">
            <w:rPr>
              <w:rFonts w:cstheme="majorBidi"/>
              <w:color w:val="17365D" w:themeColor="text2" w:themeShade="BF"/>
              <w:szCs w:val="52"/>
              <w:lang w:eastAsia="en-US"/>
            </w:rPr>
            <w:t>overskuddsmateriell</w:t>
          </w:r>
          <w:r w:rsidR="00951E5E">
            <w:rPr>
              <w:rFonts w:cstheme="majorBidi"/>
              <w:color w:val="17365D" w:themeColor="text2" w:themeShade="BF"/>
              <w:szCs w:val="52"/>
              <w:lang w:eastAsia="en-US"/>
            </w:rPr>
            <w:t xml:space="preserve"> fra Forsvaret </w:t>
          </w:r>
          <w:r w:rsidR="00ED2C89">
            <w:rPr>
              <w:rFonts w:cstheme="majorBidi"/>
              <w:color w:val="17365D" w:themeColor="text2" w:themeShade="BF"/>
              <w:szCs w:val="52"/>
            </w:rPr>
            <w:t>-</w:t>
          </w:r>
        </w:p>
        <w:p w14:paraId="6442700F" w14:textId="1B99718C" w:rsidR="002D6D0D" w:rsidRDefault="002D6D0D" w:rsidP="006A7135">
          <w:pPr>
            <w:pStyle w:val="Avdelingstittel"/>
          </w:pPr>
          <w:r>
            <w:t>Vedlegg F Administrative bestemmelser</w:t>
          </w:r>
        </w:p>
        <w:p w14:paraId="4B2C7D06" w14:textId="77777777" w:rsidR="002D6D0D" w:rsidRPr="00AB2BE9" w:rsidRDefault="002D6D0D" w:rsidP="007101CE">
          <w:pPr>
            <w:pStyle w:val="Avdelingstittel"/>
            <w:jc w:val="right"/>
          </w:pPr>
        </w:p>
      </w:tc>
    </w:tr>
  </w:tbl>
  <w:p w14:paraId="4B2C7D08" w14:textId="77777777" w:rsidR="00B119E2" w:rsidRDefault="00B119E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3"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48B"/>
    <w:rsid w:val="00002A86"/>
    <w:rsid w:val="00002BA3"/>
    <w:rsid w:val="0000402F"/>
    <w:rsid w:val="00005743"/>
    <w:rsid w:val="00005AA0"/>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3385"/>
    <w:rsid w:val="00055EC9"/>
    <w:rsid w:val="00063B87"/>
    <w:rsid w:val="000642C2"/>
    <w:rsid w:val="00066D00"/>
    <w:rsid w:val="00067E6B"/>
    <w:rsid w:val="00072CE1"/>
    <w:rsid w:val="000736A6"/>
    <w:rsid w:val="00075A7F"/>
    <w:rsid w:val="00081853"/>
    <w:rsid w:val="00083E02"/>
    <w:rsid w:val="00086ECE"/>
    <w:rsid w:val="000909E4"/>
    <w:rsid w:val="000920CD"/>
    <w:rsid w:val="00092640"/>
    <w:rsid w:val="0009380F"/>
    <w:rsid w:val="00096548"/>
    <w:rsid w:val="000A3395"/>
    <w:rsid w:val="000A4721"/>
    <w:rsid w:val="000A7E06"/>
    <w:rsid w:val="000B0BA7"/>
    <w:rsid w:val="000B2314"/>
    <w:rsid w:val="000C17B8"/>
    <w:rsid w:val="000C3732"/>
    <w:rsid w:val="000C75DE"/>
    <w:rsid w:val="000C7A13"/>
    <w:rsid w:val="000D241B"/>
    <w:rsid w:val="000D74D4"/>
    <w:rsid w:val="000E09FD"/>
    <w:rsid w:val="000E187D"/>
    <w:rsid w:val="000E193F"/>
    <w:rsid w:val="000F3AF4"/>
    <w:rsid w:val="000F45F2"/>
    <w:rsid w:val="000F6E86"/>
    <w:rsid w:val="00105D60"/>
    <w:rsid w:val="00107CD5"/>
    <w:rsid w:val="001108BD"/>
    <w:rsid w:val="0011375B"/>
    <w:rsid w:val="001144BC"/>
    <w:rsid w:val="001144F7"/>
    <w:rsid w:val="001157E9"/>
    <w:rsid w:val="00116795"/>
    <w:rsid w:val="0012004F"/>
    <w:rsid w:val="001229A5"/>
    <w:rsid w:val="00125876"/>
    <w:rsid w:val="00127338"/>
    <w:rsid w:val="001302C6"/>
    <w:rsid w:val="00131F92"/>
    <w:rsid w:val="001336B6"/>
    <w:rsid w:val="00134311"/>
    <w:rsid w:val="0014121A"/>
    <w:rsid w:val="0014360B"/>
    <w:rsid w:val="001479F2"/>
    <w:rsid w:val="00152E53"/>
    <w:rsid w:val="00160AD4"/>
    <w:rsid w:val="0016350D"/>
    <w:rsid w:val="00163DC1"/>
    <w:rsid w:val="00164053"/>
    <w:rsid w:val="00170CDC"/>
    <w:rsid w:val="00174199"/>
    <w:rsid w:val="001746C3"/>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D3410"/>
    <w:rsid w:val="001D408F"/>
    <w:rsid w:val="001D4296"/>
    <w:rsid w:val="001D63AF"/>
    <w:rsid w:val="001D7147"/>
    <w:rsid w:val="001E46C6"/>
    <w:rsid w:val="001E4753"/>
    <w:rsid w:val="001E4DA9"/>
    <w:rsid w:val="001E6662"/>
    <w:rsid w:val="001E6DF2"/>
    <w:rsid w:val="001E74F7"/>
    <w:rsid w:val="001F4DD5"/>
    <w:rsid w:val="001F5961"/>
    <w:rsid w:val="001F7712"/>
    <w:rsid w:val="0020279A"/>
    <w:rsid w:val="00203339"/>
    <w:rsid w:val="00205B1A"/>
    <w:rsid w:val="00210BD6"/>
    <w:rsid w:val="00212BEE"/>
    <w:rsid w:val="002157EE"/>
    <w:rsid w:val="002163FC"/>
    <w:rsid w:val="00216C71"/>
    <w:rsid w:val="00224D0D"/>
    <w:rsid w:val="00234EA9"/>
    <w:rsid w:val="00235601"/>
    <w:rsid w:val="00246653"/>
    <w:rsid w:val="00254ED8"/>
    <w:rsid w:val="00255E63"/>
    <w:rsid w:val="00257373"/>
    <w:rsid w:val="0025764C"/>
    <w:rsid w:val="00260DDF"/>
    <w:rsid w:val="002639E4"/>
    <w:rsid w:val="0026554E"/>
    <w:rsid w:val="002737E1"/>
    <w:rsid w:val="00276545"/>
    <w:rsid w:val="00276E7D"/>
    <w:rsid w:val="00280B9E"/>
    <w:rsid w:val="002827B5"/>
    <w:rsid w:val="0028758A"/>
    <w:rsid w:val="00290561"/>
    <w:rsid w:val="00293131"/>
    <w:rsid w:val="00293FB2"/>
    <w:rsid w:val="002A0D48"/>
    <w:rsid w:val="002A2BD0"/>
    <w:rsid w:val="002A5BC4"/>
    <w:rsid w:val="002A64E8"/>
    <w:rsid w:val="002B2D9A"/>
    <w:rsid w:val="002B77DD"/>
    <w:rsid w:val="002C00A6"/>
    <w:rsid w:val="002C40E1"/>
    <w:rsid w:val="002C68EF"/>
    <w:rsid w:val="002D17F5"/>
    <w:rsid w:val="002D32C9"/>
    <w:rsid w:val="002D344B"/>
    <w:rsid w:val="002D6D0D"/>
    <w:rsid w:val="002E0A01"/>
    <w:rsid w:val="002E55F8"/>
    <w:rsid w:val="002F0A0F"/>
    <w:rsid w:val="002F2E9D"/>
    <w:rsid w:val="002F33C3"/>
    <w:rsid w:val="00302752"/>
    <w:rsid w:val="00305E88"/>
    <w:rsid w:val="003069D8"/>
    <w:rsid w:val="00310957"/>
    <w:rsid w:val="00311C1C"/>
    <w:rsid w:val="00312DBC"/>
    <w:rsid w:val="00313D79"/>
    <w:rsid w:val="00326F2C"/>
    <w:rsid w:val="00332394"/>
    <w:rsid w:val="00332915"/>
    <w:rsid w:val="00334347"/>
    <w:rsid w:val="00336186"/>
    <w:rsid w:val="0034154F"/>
    <w:rsid w:val="0034322E"/>
    <w:rsid w:val="00354A82"/>
    <w:rsid w:val="00356FAD"/>
    <w:rsid w:val="0036713C"/>
    <w:rsid w:val="00367DBE"/>
    <w:rsid w:val="00370155"/>
    <w:rsid w:val="0037141D"/>
    <w:rsid w:val="00372556"/>
    <w:rsid w:val="003847E1"/>
    <w:rsid w:val="00386E08"/>
    <w:rsid w:val="00387202"/>
    <w:rsid w:val="00392D0F"/>
    <w:rsid w:val="0039677D"/>
    <w:rsid w:val="00397B45"/>
    <w:rsid w:val="003A0593"/>
    <w:rsid w:val="003A5EAE"/>
    <w:rsid w:val="003A6E5E"/>
    <w:rsid w:val="003B54DB"/>
    <w:rsid w:val="003C0DE4"/>
    <w:rsid w:val="003C334F"/>
    <w:rsid w:val="003C5A90"/>
    <w:rsid w:val="003D0926"/>
    <w:rsid w:val="003D1BD5"/>
    <w:rsid w:val="003D1C58"/>
    <w:rsid w:val="003D24BE"/>
    <w:rsid w:val="003D76CF"/>
    <w:rsid w:val="003E0D4A"/>
    <w:rsid w:val="003E3BC5"/>
    <w:rsid w:val="003E4859"/>
    <w:rsid w:val="003E5928"/>
    <w:rsid w:val="003E748D"/>
    <w:rsid w:val="003E772D"/>
    <w:rsid w:val="003F2000"/>
    <w:rsid w:val="00403890"/>
    <w:rsid w:val="00406D27"/>
    <w:rsid w:val="00412793"/>
    <w:rsid w:val="00426B42"/>
    <w:rsid w:val="004306E0"/>
    <w:rsid w:val="00433B03"/>
    <w:rsid w:val="0043471C"/>
    <w:rsid w:val="004363C0"/>
    <w:rsid w:val="004366B5"/>
    <w:rsid w:val="00442570"/>
    <w:rsid w:val="00445BD3"/>
    <w:rsid w:val="00447CD8"/>
    <w:rsid w:val="0045065F"/>
    <w:rsid w:val="00450B2C"/>
    <w:rsid w:val="0045106D"/>
    <w:rsid w:val="004527B9"/>
    <w:rsid w:val="00463752"/>
    <w:rsid w:val="00464F0A"/>
    <w:rsid w:val="004674EC"/>
    <w:rsid w:val="0047749F"/>
    <w:rsid w:val="004801CB"/>
    <w:rsid w:val="00481F64"/>
    <w:rsid w:val="00485A38"/>
    <w:rsid w:val="00485BA2"/>
    <w:rsid w:val="00492C4F"/>
    <w:rsid w:val="004940E7"/>
    <w:rsid w:val="00494497"/>
    <w:rsid w:val="00496C6C"/>
    <w:rsid w:val="004A32CE"/>
    <w:rsid w:val="004A504E"/>
    <w:rsid w:val="004A7AE7"/>
    <w:rsid w:val="004B2C13"/>
    <w:rsid w:val="004B6FFB"/>
    <w:rsid w:val="004C0545"/>
    <w:rsid w:val="004C54C5"/>
    <w:rsid w:val="004C65D2"/>
    <w:rsid w:val="004C78DD"/>
    <w:rsid w:val="004D189F"/>
    <w:rsid w:val="004D5E84"/>
    <w:rsid w:val="004D7F7B"/>
    <w:rsid w:val="004E048B"/>
    <w:rsid w:val="004E377A"/>
    <w:rsid w:val="004F35DA"/>
    <w:rsid w:val="004F4A03"/>
    <w:rsid w:val="0050097C"/>
    <w:rsid w:val="00503B11"/>
    <w:rsid w:val="0050639B"/>
    <w:rsid w:val="0051379E"/>
    <w:rsid w:val="0051671D"/>
    <w:rsid w:val="0052419E"/>
    <w:rsid w:val="005248A0"/>
    <w:rsid w:val="00525414"/>
    <w:rsid w:val="005256D6"/>
    <w:rsid w:val="0052579D"/>
    <w:rsid w:val="00526495"/>
    <w:rsid w:val="00527041"/>
    <w:rsid w:val="00532617"/>
    <w:rsid w:val="0053551C"/>
    <w:rsid w:val="005373F4"/>
    <w:rsid w:val="005400E7"/>
    <w:rsid w:val="005428DE"/>
    <w:rsid w:val="005447CE"/>
    <w:rsid w:val="00551B4F"/>
    <w:rsid w:val="005526A0"/>
    <w:rsid w:val="0055338A"/>
    <w:rsid w:val="00561882"/>
    <w:rsid w:val="00563B93"/>
    <w:rsid w:val="0056576D"/>
    <w:rsid w:val="00567CD3"/>
    <w:rsid w:val="0057002C"/>
    <w:rsid w:val="00570C3D"/>
    <w:rsid w:val="0057155F"/>
    <w:rsid w:val="00572988"/>
    <w:rsid w:val="0058264B"/>
    <w:rsid w:val="00582CF9"/>
    <w:rsid w:val="00585E46"/>
    <w:rsid w:val="0059001C"/>
    <w:rsid w:val="005925D5"/>
    <w:rsid w:val="00593076"/>
    <w:rsid w:val="00597B9E"/>
    <w:rsid w:val="005A0B6C"/>
    <w:rsid w:val="005A17B2"/>
    <w:rsid w:val="005A20EC"/>
    <w:rsid w:val="005A459D"/>
    <w:rsid w:val="005A7227"/>
    <w:rsid w:val="005B11DB"/>
    <w:rsid w:val="005C0178"/>
    <w:rsid w:val="005C6139"/>
    <w:rsid w:val="005D07FE"/>
    <w:rsid w:val="005D7D02"/>
    <w:rsid w:val="005E5D65"/>
    <w:rsid w:val="005E7134"/>
    <w:rsid w:val="005F7CD9"/>
    <w:rsid w:val="005F7CE9"/>
    <w:rsid w:val="006045EE"/>
    <w:rsid w:val="00606286"/>
    <w:rsid w:val="00610DED"/>
    <w:rsid w:val="00610E8F"/>
    <w:rsid w:val="00611994"/>
    <w:rsid w:val="00621354"/>
    <w:rsid w:val="00622229"/>
    <w:rsid w:val="00622B5B"/>
    <w:rsid w:val="00624099"/>
    <w:rsid w:val="00626487"/>
    <w:rsid w:val="00627E05"/>
    <w:rsid w:val="00634C61"/>
    <w:rsid w:val="00635383"/>
    <w:rsid w:val="00635815"/>
    <w:rsid w:val="00640044"/>
    <w:rsid w:val="00641BCE"/>
    <w:rsid w:val="00642FC4"/>
    <w:rsid w:val="00645208"/>
    <w:rsid w:val="00651064"/>
    <w:rsid w:val="00653370"/>
    <w:rsid w:val="006579E6"/>
    <w:rsid w:val="00672725"/>
    <w:rsid w:val="00672D24"/>
    <w:rsid w:val="0067364A"/>
    <w:rsid w:val="006804BA"/>
    <w:rsid w:val="0068136D"/>
    <w:rsid w:val="00681851"/>
    <w:rsid w:val="00685693"/>
    <w:rsid w:val="0068742C"/>
    <w:rsid w:val="00691C39"/>
    <w:rsid w:val="006925D0"/>
    <w:rsid w:val="00696A04"/>
    <w:rsid w:val="00697656"/>
    <w:rsid w:val="006A288E"/>
    <w:rsid w:val="006A298E"/>
    <w:rsid w:val="006A46E2"/>
    <w:rsid w:val="006A532D"/>
    <w:rsid w:val="006B0E4B"/>
    <w:rsid w:val="006B2235"/>
    <w:rsid w:val="006B2695"/>
    <w:rsid w:val="006B4D1A"/>
    <w:rsid w:val="006C1468"/>
    <w:rsid w:val="006C43E9"/>
    <w:rsid w:val="006C5717"/>
    <w:rsid w:val="006D307C"/>
    <w:rsid w:val="006D3DFE"/>
    <w:rsid w:val="006D70CD"/>
    <w:rsid w:val="006E496B"/>
    <w:rsid w:val="006E5CC0"/>
    <w:rsid w:val="007007B1"/>
    <w:rsid w:val="00701819"/>
    <w:rsid w:val="00704153"/>
    <w:rsid w:val="0070614A"/>
    <w:rsid w:val="0070633C"/>
    <w:rsid w:val="007101CE"/>
    <w:rsid w:val="00710628"/>
    <w:rsid w:val="00713E01"/>
    <w:rsid w:val="00715B0F"/>
    <w:rsid w:val="00720A86"/>
    <w:rsid w:val="007250A0"/>
    <w:rsid w:val="00733392"/>
    <w:rsid w:val="00733AF7"/>
    <w:rsid w:val="007352BA"/>
    <w:rsid w:val="00735CA4"/>
    <w:rsid w:val="00735F70"/>
    <w:rsid w:val="00740363"/>
    <w:rsid w:val="00743DB9"/>
    <w:rsid w:val="007449B5"/>
    <w:rsid w:val="0075189A"/>
    <w:rsid w:val="00753B3F"/>
    <w:rsid w:val="0076195B"/>
    <w:rsid w:val="00762568"/>
    <w:rsid w:val="00764F12"/>
    <w:rsid w:val="00780A56"/>
    <w:rsid w:val="0078240A"/>
    <w:rsid w:val="00783284"/>
    <w:rsid w:val="00792016"/>
    <w:rsid w:val="0079549E"/>
    <w:rsid w:val="007A0FBC"/>
    <w:rsid w:val="007A2B48"/>
    <w:rsid w:val="007B5982"/>
    <w:rsid w:val="007B6961"/>
    <w:rsid w:val="007C1925"/>
    <w:rsid w:val="007C2BFF"/>
    <w:rsid w:val="007C678A"/>
    <w:rsid w:val="007D2962"/>
    <w:rsid w:val="007D39BD"/>
    <w:rsid w:val="007D5F0D"/>
    <w:rsid w:val="007D687E"/>
    <w:rsid w:val="007E1046"/>
    <w:rsid w:val="007E4793"/>
    <w:rsid w:val="007E597C"/>
    <w:rsid w:val="007F2AE3"/>
    <w:rsid w:val="007F49F3"/>
    <w:rsid w:val="007F58B5"/>
    <w:rsid w:val="00801831"/>
    <w:rsid w:val="0081004F"/>
    <w:rsid w:val="00816E22"/>
    <w:rsid w:val="00817FB9"/>
    <w:rsid w:val="00821636"/>
    <w:rsid w:val="00831D11"/>
    <w:rsid w:val="008334E7"/>
    <w:rsid w:val="00840E01"/>
    <w:rsid w:val="00845A07"/>
    <w:rsid w:val="008517F1"/>
    <w:rsid w:val="00852633"/>
    <w:rsid w:val="00854655"/>
    <w:rsid w:val="00856A28"/>
    <w:rsid w:val="00856A5C"/>
    <w:rsid w:val="00856E35"/>
    <w:rsid w:val="008618B3"/>
    <w:rsid w:val="00865304"/>
    <w:rsid w:val="008715A6"/>
    <w:rsid w:val="00871E14"/>
    <w:rsid w:val="008738E0"/>
    <w:rsid w:val="008753AA"/>
    <w:rsid w:val="00875C8D"/>
    <w:rsid w:val="0088024A"/>
    <w:rsid w:val="0088117A"/>
    <w:rsid w:val="008835A9"/>
    <w:rsid w:val="008850E8"/>
    <w:rsid w:val="0088671C"/>
    <w:rsid w:val="008900BE"/>
    <w:rsid w:val="00891027"/>
    <w:rsid w:val="008911BE"/>
    <w:rsid w:val="00894560"/>
    <w:rsid w:val="0089739D"/>
    <w:rsid w:val="008A1869"/>
    <w:rsid w:val="008A2B28"/>
    <w:rsid w:val="008A47AE"/>
    <w:rsid w:val="008A64D4"/>
    <w:rsid w:val="008B2B5F"/>
    <w:rsid w:val="008B7D16"/>
    <w:rsid w:val="008C59D8"/>
    <w:rsid w:val="008C7EC2"/>
    <w:rsid w:val="008D0A80"/>
    <w:rsid w:val="008D0F78"/>
    <w:rsid w:val="008D29F3"/>
    <w:rsid w:val="008D35FB"/>
    <w:rsid w:val="008D609C"/>
    <w:rsid w:val="008D7F00"/>
    <w:rsid w:val="008E1268"/>
    <w:rsid w:val="008E17F7"/>
    <w:rsid w:val="008E2C5F"/>
    <w:rsid w:val="008F17AC"/>
    <w:rsid w:val="008F3D85"/>
    <w:rsid w:val="008F4293"/>
    <w:rsid w:val="008F454A"/>
    <w:rsid w:val="008F5C4E"/>
    <w:rsid w:val="008F7BD6"/>
    <w:rsid w:val="00901F6C"/>
    <w:rsid w:val="00904F17"/>
    <w:rsid w:val="00910737"/>
    <w:rsid w:val="00915AF0"/>
    <w:rsid w:val="00921C87"/>
    <w:rsid w:val="00921D30"/>
    <w:rsid w:val="00924545"/>
    <w:rsid w:val="009250FA"/>
    <w:rsid w:val="00926083"/>
    <w:rsid w:val="00926FC9"/>
    <w:rsid w:val="00927580"/>
    <w:rsid w:val="00930682"/>
    <w:rsid w:val="0094406D"/>
    <w:rsid w:val="00945C56"/>
    <w:rsid w:val="00951E5E"/>
    <w:rsid w:val="009530BE"/>
    <w:rsid w:val="00955865"/>
    <w:rsid w:val="00956D25"/>
    <w:rsid w:val="0095739B"/>
    <w:rsid w:val="00957784"/>
    <w:rsid w:val="0096340B"/>
    <w:rsid w:val="00966E72"/>
    <w:rsid w:val="009678AC"/>
    <w:rsid w:val="00972F6C"/>
    <w:rsid w:val="0097425E"/>
    <w:rsid w:val="00977B66"/>
    <w:rsid w:val="00981308"/>
    <w:rsid w:val="00981EA2"/>
    <w:rsid w:val="00984416"/>
    <w:rsid w:val="009857DD"/>
    <w:rsid w:val="00986B3A"/>
    <w:rsid w:val="009906DA"/>
    <w:rsid w:val="00993EFE"/>
    <w:rsid w:val="009949C8"/>
    <w:rsid w:val="009A04CC"/>
    <w:rsid w:val="009A229C"/>
    <w:rsid w:val="009A5F57"/>
    <w:rsid w:val="009A6F78"/>
    <w:rsid w:val="009B0A21"/>
    <w:rsid w:val="009B311A"/>
    <w:rsid w:val="009B6228"/>
    <w:rsid w:val="009C006F"/>
    <w:rsid w:val="009C1C67"/>
    <w:rsid w:val="009C2BA0"/>
    <w:rsid w:val="009C4428"/>
    <w:rsid w:val="009D0663"/>
    <w:rsid w:val="009D08DA"/>
    <w:rsid w:val="009D494D"/>
    <w:rsid w:val="009D77F1"/>
    <w:rsid w:val="009E0710"/>
    <w:rsid w:val="009E1159"/>
    <w:rsid w:val="009E224F"/>
    <w:rsid w:val="009E2B97"/>
    <w:rsid w:val="009E7D98"/>
    <w:rsid w:val="009F3DA4"/>
    <w:rsid w:val="00A00BEA"/>
    <w:rsid w:val="00A01CA5"/>
    <w:rsid w:val="00A01F0C"/>
    <w:rsid w:val="00A05CA2"/>
    <w:rsid w:val="00A10793"/>
    <w:rsid w:val="00A11670"/>
    <w:rsid w:val="00A11D47"/>
    <w:rsid w:val="00A143AC"/>
    <w:rsid w:val="00A15556"/>
    <w:rsid w:val="00A170C3"/>
    <w:rsid w:val="00A3051A"/>
    <w:rsid w:val="00A308BD"/>
    <w:rsid w:val="00A316E1"/>
    <w:rsid w:val="00A32293"/>
    <w:rsid w:val="00A44ABA"/>
    <w:rsid w:val="00A454D9"/>
    <w:rsid w:val="00A467C4"/>
    <w:rsid w:val="00A4698B"/>
    <w:rsid w:val="00A52163"/>
    <w:rsid w:val="00A52CFF"/>
    <w:rsid w:val="00A57F01"/>
    <w:rsid w:val="00A63514"/>
    <w:rsid w:val="00A65597"/>
    <w:rsid w:val="00A66F1A"/>
    <w:rsid w:val="00A74E86"/>
    <w:rsid w:val="00A772EE"/>
    <w:rsid w:val="00A80FC3"/>
    <w:rsid w:val="00A8108C"/>
    <w:rsid w:val="00A8798D"/>
    <w:rsid w:val="00A9039F"/>
    <w:rsid w:val="00A91610"/>
    <w:rsid w:val="00A952B7"/>
    <w:rsid w:val="00A95642"/>
    <w:rsid w:val="00A97C37"/>
    <w:rsid w:val="00AA27D8"/>
    <w:rsid w:val="00AA289F"/>
    <w:rsid w:val="00AB125A"/>
    <w:rsid w:val="00AB1C6F"/>
    <w:rsid w:val="00AB2732"/>
    <w:rsid w:val="00AC02E1"/>
    <w:rsid w:val="00AD0571"/>
    <w:rsid w:val="00AD134D"/>
    <w:rsid w:val="00AD2BB8"/>
    <w:rsid w:val="00AD47EF"/>
    <w:rsid w:val="00AD7B79"/>
    <w:rsid w:val="00AE4D2F"/>
    <w:rsid w:val="00AF09A3"/>
    <w:rsid w:val="00AF0DA0"/>
    <w:rsid w:val="00AF2E69"/>
    <w:rsid w:val="00AF4E70"/>
    <w:rsid w:val="00AF4EA9"/>
    <w:rsid w:val="00AF71DE"/>
    <w:rsid w:val="00B010DC"/>
    <w:rsid w:val="00B01672"/>
    <w:rsid w:val="00B07838"/>
    <w:rsid w:val="00B119E2"/>
    <w:rsid w:val="00B131D2"/>
    <w:rsid w:val="00B14F47"/>
    <w:rsid w:val="00B15438"/>
    <w:rsid w:val="00B162F7"/>
    <w:rsid w:val="00B17B7E"/>
    <w:rsid w:val="00B17C15"/>
    <w:rsid w:val="00B22465"/>
    <w:rsid w:val="00B24349"/>
    <w:rsid w:val="00B252C4"/>
    <w:rsid w:val="00B27233"/>
    <w:rsid w:val="00B305FD"/>
    <w:rsid w:val="00B361A1"/>
    <w:rsid w:val="00B3667F"/>
    <w:rsid w:val="00B375F6"/>
    <w:rsid w:val="00B4015D"/>
    <w:rsid w:val="00B4222D"/>
    <w:rsid w:val="00B4790E"/>
    <w:rsid w:val="00B47AEC"/>
    <w:rsid w:val="00B47DD2"/>
    <w:rsid w:val="00B515A8"/>
    <w:rsid w:val="00B54752"/>
    <w:rsid w:val="00B561CB"/>
    <w:rsid w:val="00B61141"/>
    <w:rsid w:val="00B61CA5"/>
    <w:rsid w:val="00B668F5"/>
    <w:rsid w:val="00B71331"/>
    <w:rsid w:val="00B713C1"/>
    <w:rsid w:val="00B74231"/>
    <w:rsid w:val="00B76DB9"/>
    <w:rsid w:val="00B77B4C"/>
    <w:rsid w:val="00B81055"/>
    <w:rsid w:val="00B82795"/>
    <w:rsid w:val="00B93C10"/>
    <w:rsid w:val="00B93EE6"/>
    <w:rsid w:val="00B94027"/>
    <w:rsid w:val="00B940E9"/>
    <w:rsid w:val="00B95F2C"/>
    <w:rsid w:val="00BA0484"/>
    <w:rsid w:val="00BA1781"/>
    <w:rsid w:val="00BA5374"/>
    <w:rsid w:val="00BA6CBE"/>
    <w:rsid w:val="00BB0EB2"/>
    <w:rsid w:val="00BB293E"/>
    <w:rsid w:val="00BB3E29"/>
    <w:rsid w:val="00BB7A2E"/>
    <w:rsid w:val="00BC3A46"/>
    <w:rsid w:val="00BC4AC9"/>
    <w:rsid w:val="00BC69D6"/>
    <w:rsid w:val="00BC69DF"/>
    <w:rsid w:val="00BC78AD"/>
    <w:rsid w:val="00BD1286"/>
    <w:rsid w:val="00BD2D46"/>
    <w:rsid w:val="00BD3D2F"/>
    <w:rsid w:val="00BD6E89"/>
    <w:rsid w:val="00BE0D0B"/>
    <w:rsid w:val="00BE166F"/>
    <w:rsid w:val="00BE6874"/>
    <w:rsid w:val="00BF0343"/>
    <w:rsid w:val="00BF03FC"/>
    <w:rsid w:val="00BF2900"/>
    <w:rsid w:val="00BF7358"/>
    <w:rsid w:val="00C00DCA"/>
    <w:rsid w:val="00C014B4"/>
    <w:rsid w:val="00C02F78"/>
    <w:rsid w:val="00C04F74"/>
    <w:rsid w:val="00C069C8"/>
    <w:rsid w:val="00C07EE3"/>
    <w:rsid w:val="00C116F1"/>
    <w:rsid w:val="00C13334"/>
    <w:rsid w:val="00C14D87"/>
    <w:rsid w:val="00C16675"/>
    <w:rsid w:val="00C275B9"/>
    <w:rsid w:val="00C3093B"/>
    <w:rsid w:val="00C315F1"/>
    <w:rsid w:val="00C379ED"/>
    <w:rsid w:val="00C37D98"/>
    <w:rsid w:val="00C40E83"/>
    <w:rsid w:val="00C52C14"/>
    <w:rsid w:val="00C55196"/>
    <w:rsid w:val="00C617EB"/>
    <w:rsid w:val="00C61A5F"/>
    <w:rsid w:val="00C628F5"/>
    <w:rsid w:val="00C64FD4"/>
    <w:rsid w:val="00C7232F"/>
    <w:rsid w:val="00C730AE"/>
    <w:rsid w:val="00C8073D"/>
    <w:rsid w:val="00C8093F"/>
    <w:rsid w:val="00C8223A"/>
    <w:rsid w:val="00C827B4"/>
    <w:rsid w:val="00C83541"/>
    <w:rsid w:val="00C87FDA"/>
    <w:rsid w:val="00C9190E"/>
    <w:rsid w:val="00C973C4"/>
    <w:rsid w:val="00CA0970"/>
    <w:rsid w:val="00CA2A21"/>
    <w:rsid w:val="00CA2D6F"/>
    <w:rsid w:val="00CA3994"/>
    <w:rsid w:val="00CA5D04"/>
    <w:rsid w:val="00CB022C"/>
    <w:rsid w:val="00CB387F"/>
    <w:rsid w:val="00CB3E0B"/>
    <w:rsid w:val="00CB4A96"/>
    <w:rsid w:val="00CB4D9D"/>
    <w:rsid w:val="00CB5B5C"/>
    <w:rsid w:val="00CB5BB1"/>
    <w:rsid w:val="00CB62DB"/>
    <w:rsid w:val="00CB7CFC"/>
    <w:rsid w:val="00CC3CDF"/>
    <w:rsid w:val="00CC4FAD"/>
    <w:rsid w:val="00CC652E"/>
    <w:rsid w:val="00CC7AEC"/>
    <w:rsid w:val="00CD0F37"/>
    <w:rsid w:val="00CD107E"/>
    <w:rsid w:val="00CD5C01"/>
    <w:rsid w:val="00CD78C0"/>
    <w:rsid w:val="00CE0269"/>
    <w:rsid w:val="00CE071E"/>
    <w:rsid w:val="00CE2C8E"/>
    <w:rsid w:val="00CE2CDB"/>
    <w:rsid w:val="00CE3280"/>
    <w:rsid w:val="00CE709D"/>
    <w:rsid w:val="00CF0E9E"/>
    <w:rsid w:val="00CF1166"/>
    <w:rsid w:val="00CF492E"/>
    <w:rsid w:val="00CF5BB0"/>
    <w:rsid w:val="00CF5CFC"/>
    <w:rsid w:val="00CF793D"/>
    <w:rsid w:val="00D07726"/>
    <w:rsid w:val="00D07D00"/>
    <w:rsid w:val="00D10B06"/>
    <w:rsid w:val="00D132BF"/>
    <w:rsid w:val="00D22251"/>
    <w:rsid w:val="00D2282A"/>
    <w:rsid w:val="00D275A8"/>
    <w:rsid w:val="00D27E01"/>
    <w:rsid w:val="00D34A43"/>
    <w:rsid w:val="00D34B04"/>
    <w:rsid w:val="00D35675"/>
    <w:rsid w:val="00D43163"/>
    <w:rsid w:val="00D47DF3"/>
    <w:rsid w:val="00D50801"/>
    <w:rsid w:val="00D5207A"/>
    <w:rsid w:val="00D548BB"/>
    <w:rsid w:val="00D56E61"/>
    <w:rsid w:val="00D63A0B"/>
    <w:rsid w:val="00D65BF9"/>
    <w:rsid w:val="00D7097D"/>
    <w:rsid w:val="00D7259B"/>
    <w:rsid w:val="00D741D8"/>
    <w:rsid w:val="00D744B4"/>
    <w:rsid w:val="00D8015E"/>
    <w:rsid w:val="00D81E26"/>
    <w:rsid w:val="00D826F3"/>
    <w:rsid w:val="00D82BA7"/>
    <w:rsid w:val="00D84820"/>
    <w:rsid w:val="00D8537B"/>
    <w:rsid w:val="00D9122B"/>
    <w:rsid w:val="00D92B25"/>
    <w:rsid w:val="00D955EE"/>
    <w:rsid w:val="00D9655A"/>
    <w:rsid w:val="00DA5967"/>
    <w:rsid w:val="00DA6FD6"/>
    <w:rsid w:val="00DA7842"/>
    <w:rsid w:val="00DB15BA"/>
    <w:rsid w:val="00DB39E4"/>
    <w:rsid w:val="00DB7972"/>
    <w:rsid w:val="00DB7C17"/>
    <w:rsid w:val="00DC0351"/>
    <w:rsid w:val="00DC326F"/>
    <w:rsid w:val="00DC4CA9"/>
    <w:rsid w:val="00DC5D74"/>
    <w:rsid w:val="00DD0A7B"/>
    <w:rsid w:val="00DD7024"/>
    <w:rsid w:val="00DE1A6C"/>
    <w:rsid w:val="00DE2A08"/>
    <w:rsid w:val="00DE44A1"/>
    <w:rsid w:val="00DF331D"/>
    <w:rsid w:val="00DF5C3D"/>
    <w:rsid w:val="00DF7765"/>
    <w:rsid w:val="00E00611"/>
    <w:rsid w:val="00E0154D"/>
    <w:rsid w:val="00E10B8B"/>
    <w:rsid w:val="00E12D03"/>
    <w:rsid w:val="00E1319D"/>
    <w:rsid w:val="00E13888"/>
    <w:rsid w:val="00E14289"/>
    <w:rsid w:val="00E17F8A"/>
    <w:rsid w:val="00E21BC1"/>
    <w:rsid w:val="00E312B1"/>
    <w:rsid w:val="00E33D36"/>
    <w:rsid w:val="00E356D5"/>
    <w:rsid w:val="00E42BB6"/>
    <w:rsid w:val="00E444A9"/>
    <w:rsid w:val="00E47BDC"/>
    <w:rsid w:val="00E47DA9"/>
    <w:rsid w:val="00E50785"/>
    <w:rsid w:val="00E554EC"/>
    <w:rsid w:val="00E5617D"/>
    <w:rsid w:val="00E60541"/>
    <w:rsid w:val="00E60EAE"/>
    <w:rsid w:val="00E66C34"/>
    <w:rsid w:val="00E70BB4"/>
    <w:rsid w:val="00E800C9"/>
    <w:rsid w:val="00E81E02"/>
    <w:rsid w:val="00E82793"/>
    <w:rsid w:val="00E8392F"/>
    <w:rsid w:val="00E85175"/>
    <w:rsid w:val="00E858FF"/>
    <w:rsid w:val="00E85E48"/>
    <w:rsid w:val="00E94854"/>
    <w:rsid w:val="00EA0C00"/>
    <w:rsid w:val="00EB0545"/>
    <w:rsid w:val="00EB33A2"/>
    <w:rsid w:val="00EB6D65"/>
    <w:rsid w:val="00EC59DF"/>
    <w:rsid w:val="00EC7478"/>
    <w:rsid w:val="00EC7721"/>
    <w:rsid w:val="00EC7E6F"/>
    <w:rsid w:val="00ED1E64"/>
    <w:rsid w:val="00ED2C89"/>
    <w:rsid w:val="00ED303F"/>
    <w:rsid w:val="00ED6754"/>
    <w:rsid w:val="00ED6C0D"/>
    <w:rsid w:val="00EE23B4"/>
    <w:rsid w:val="00EE39FC"/>
    <w:rsid w:val="00EE4103"/>
    <w:rsid w:val="00EE4B1D"/>
    <w:rsid w:val="00EE65D3"/>
    <w:rsid w:val="00EE769E"/>
    <w:rsid w:val="00EF18AB"/>
    <w:rsid w:val="00EF2B39"/>
    <w:rsid w:val="00EF70CC"/>
    <w:rsid w:val="00F005F9"/>
    <w:rsid w:val="00F01949"/>
    <w:rsid w:val="00F06F16"/>
    <w:rsid w:val="00F12398"/>
    <w:rsid w:val="00F12964"/>
    <w:rsid w:val="00F13CB2"/>
    <w:rsid w:val="00F14984"/>
    <w:rsid w:val="00F17089"/>
    <w:rsid w:val="00F1769C"/>
    <w:rsid w:val="00F22DCF"/>
    <w:rsid w:val="00F30626"/>
    <w:rsid w:val="00F30A9D"/>
    <w:rsid w:val="00F3276E"/>
    <w:rsid w:val="00F3320B"/>
    <w:rsid w:val="00F33E64"/>
    <w:rsid w:val="00F351E6"/>
    <w:rsid w:val="00F41E15"/>
    <w:rsid w:val="00F43A45"/>
    <w:rsid w:val="00F44D12"/>
    <w:rsid w:val="00F47A68"/>
    <w:rsid w:val="00F53659"/>
    <w:rsid w:val="00F54FB8"/>
    <w:rsid w:val="00F5645F"/>
    <w:rsid w:val="00F60CE8"/>
    <w:rsid w:val="00F6261A"/>
    <w:rsid w:val="00F64806"/>
    <w:rsid w:val="00F6551E"/>
    <w:rsid w:val="00F6556A"/>
    <w:rsid w:val="00F7117D"/>
    <w:rsid w:val="00F719F7"/>
    <w:rsid w:val="00F749A4"/>
    <w:rsid w:val="00F77DD1"/>
    <w:rsid w:val="00F81C03"/>
    <w:rsid w:val="00F83189"/>
    <w:rsid w:val="00F84D31"/>
    <w:rsid w:val="00F9582A"/>
    <w:rsid w:val="00F95A55"/>
    <w:rsid w:val="00F97ADB"/>
    <w:rsid w:val="00FA069E"/>
    <w:rsid w:val="00FA1678"/>
    <w:rsid w:val="00FA2A76"/>
    <w:rsid w:val="00FA59BA"/>
    <w:rsid w:val="00FB36FB"/>
    <w:rsid w:val="00FB51C4"/>
    <w:rsid w:val="00FB5B1B"/>
    <w:rsid w:val="00FB6C4D"/>
    <w:rsid w:val="00FC06CA"/>
    <w:rsid w:val="00FC319D"/>
    <w:rsid w:val="00FC46D6"/>
    <w:rsid w:val="00FD0FFF"/>
    <w:rsid w:val="00FD10F6"/>
    <w:rsid w:val="00FD587D"/>
    <w:rsid w:val="00FE2D02"/>
    <w:rsid w:val="00FE59BD"/>
    <w:rsid w:val="00FF167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B2C7C6F"/>
  <w15:docId w15:val="{F31445F5-61A2-44D8-9117-54702707B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unhideWhenUsed/>
    <w:rsid w:val="00CE02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mbrunborg@u.mil.no"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borgenvik@mil.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2.01</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Dokumentbibiliotek</InfoKilde>
    <PublishingExpirationDate xmlns="http://schemas.microsoft.com/sharepoint/v3" xsi:nil="true"/>
    <Dato_x0020_siste_x0020_versjon xmlns="71a8a547-54f0-447a-bd41-f8862ce07847">2019-03-17T23:00:00+00:00</Dato_x0020_siste_x0020_versjon>
    <k09f15324b4b4dd997e3f08b0d1f9512 xmlns="71a8a547-54f0-447a-bd41-f8862ce07847">
      <Terms xmlns="http://schemas.microsoft.com/office/infopath/2007/PartnerControl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09c7b3bbc7f76d9edcfb9e25c180b87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d520c73eec3d7a9684d6c5af60d2886"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917A974-93BC-472A-A43E-E430201A7C98}">
  <ds:schemaRefs>
    <ds:schemaRef ds:uri="http://schemas.microsoft.com/sharepoint/v3"/>
    <ds:schemaRef ds:uri="http://schemas.microsoft.com/sharepoint/v4"/>
    <ds:schemaRef ds:uri="http://purl.org/dc/terms/"/>
    <ds:schemaRef ds:uri="f4795027-239c-422c-a244-6b4eb70f7cc9"/>
    <ds:schemaRef ds:uri="http://schemas.microsoft.com/office/2006/documentManagement/types"/>
    <ds:schemaRef ds:uri="http://schemas.microsoft.com/office/infopath/2007/PartnerControls"/>
    <ds:schemaRef ds:uri="e5e56184-275f-495f-a56f-8fdf09bcc359"/>
    <ds:schemaRef ds:uri="71a8a547-54f0-447a-bd41-f8862ce07847"/>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27B1638-1770-40FB-9629-D5E901BA7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7326A0-FA47-403B-96EC-94BA56F5A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CC683B77</Template>
  <TotalTime>20</TotalTime>
  <Pages>3</Pages>
  <Words>337</Words>
  <Characters>1791</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Brunborg, Per Morten</cp:lastModifiedBy>
  <cp:revision>15</cp:revision>
  <cp:lastPrinted>2020-02-24T13:30:00Z</cp:lastPrinted>
  <dcterms:created xsi:type="dcterms:W3CDTF">2019-06-04T10:30:00Z</dcterms:created>
  <dcterms:modified xsi:type="dcterms:W3CDTF">2020-03-09T13:38:00Z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
  </property>
</Properties>
</file>